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7CC" w:rsidRPr="009204D0" w:rsidRDefault="00B7146A" w:rsidP="00AB4B81">
      <w:pPr>
        <w:jc w:val="center"/>
        <w:rPr>
          <w:rFonts w:ascii="Ubuntu" w:hAnsi="Ubuntu" w:cstheme="minorHAnsi"/>
          <w:b/>
          <w:sz w:val="28"/>
          <w:szCs w:val="28"/>
        </w:rPr>
      </w:pPr>
      <w:proofErr w:type="spellStart"/>
      <w:r>
        <w:rPr>
          <w:rFonts w:ascii="Ubuntu" w:hAnsi="Ubuntu" w:cstheme="minorHAnsi"/>
          <w:b/>
          <w:sz w:val="28"/>
          <w:szCs w:val="28"/>
        </w:rPr>
        <w:t>YourCentre</w:t>
      </w:r>
      <w:proofErr w:type="spellEnd"/>
    </w:p>
    <w:p w:rsidR="00DB523A" w:rsidRPr="009204D0" w:rsidRDefault="00DB523A" w:rsidP="00F13249">
      <w:pPr>
        <w:rPr>
          <w:rFonts w:ascii="Ubuntu" w:hAnsi="Ubuntu" w:cstheme="minorHAnsi"/>
          <w:b/>
        </w:rPr>
      </w:pPr>
    </w:p>
    <w:p w:rsidR="00EF6A88" w:rsidRDefault="00B7146A" w:rsidP="00B7146A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A</w:t>
      </w:r>
      <w:r w:rsidRPr="009204D0">
        <w:rPr>
          <w:rFonts w:ascii="Ubuntu" w:hAnsi="Ubuntu" w:cstheme="minorHAnsi"/>
        </w:rPr>
        <w:t xml:space="preserve">ll-encompassing provision of </w:t>
      </w:r>
      <w:r w:rsidR="00EF6A88">
        <w:rPr>
          <w:rFonts w:ascii="Ubuntu" w:hAnsi="Ubuntu" w:cstheme="minorHAnsi"/>
        </w:rPr>
        <w:t>marketing and services</w:t>
      </w:r>
    </w:p>
    <w:p w:rsidR="00EF6A88" w:rsidRDefault="00EF6A88" w:rsidP="00EF6A88">
      <w:pPr>
        <w:pStyle w:val="ListParagraph"/>
        <w:rPr>
          <w:rFonts w:ascii="Ubuntu" w:hAnsi="Ubuntu" w:cstheme="minorHAnsi"/>
        </w:rPr>
      </w:pPr>
    </w:p>
    <w:p w:rsidR="00B7146A" w:rsidRDefault="00EF6A88" w:rsidP="00B7146A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P</w:t>
      </w:r>
      <w:r w:rsidR="00B7146A">
        <w:rPr>
          <w:rFonts w:ascii="Ubuntu" w:hAnsi="Ubuntu" w:cstheme="minorHAnsi"/>
        </w:rPr>
        <w:t xml:space="preserve">ositioning </w:t>
      </w:r>
      <w:r w:rsidR="00B7146A" w:rsidRPr="00B7146A">
        <w:rPr>
          <w:rFonts w:ascii="Ubuntu" w:hAnsi="Ubuntu" w:cstheme="minorHAnsi"/>
          <w:i/>
        </w:rPr>
        <w:t>your</w:t>
      </w:r>
      <w:r w:rsidR="00B7146A">
        <w:rPr>
          <w:rFonts w:ascii="Ubuntu" w:hAnsi="Ubuntu" w:cstheme="minorHAnsi"/>
        </w:rPr>
        <w:t xml:space="preserve"> centre to </w:t>
      </w:r>
      <w:r w:rsidR="00B7146A" w:rsidRPr="00B7146A">
        <w:rPr>
          <w:rFonts w:ascii="Ubuntu" w:hAnsi="Ubuntu" w:cstheme="minorHAnsi"/>
          <w:i/>
        </w:rPr>
        <w:t>your</w:t>
      </w:r>
      <w:r w:rsidR="00B7146A">
        <w:rPr>
          <w:rFonts w:ascii="Ubuntu" w:hAnsi="Ubuntu" w:cstheme="minorHAnsi"/>
        </w:rPr>
        <w:t xml:space="preserve"> catchment </w:t>
      </w:r>
    </w:p>
    <w:p w:rsidR="00B7146A" w:rsidRDefault="00B7146A" w:rsidP="00B7146A">
      <w:pPr>
        <w:pStyle w:val="ListParagraph"/>
        <w:rPr>
          <w:rFonts w:ascii="Ubuntu" w:hAnsi="Ubuntu" w:cstheme="minorHAnsi"/>
        </w:rPr>
      </w:pPr>
    </w:p>
    <w:p w:rsidR="00B7146A" w:rsidRDefault="00B7146A" w:rsidP="00C82BAD">
      <w:pPr>
        <w:pStyle w:val="ListParagraph"/>
        <w:ind w:left="1440" w:firstLine="720"/>
        <w:rPr>
          <w:rFonts w:ascii="Ubuntu" w:hAnsi="Ubuntu" w:cstheme="minorHAnsi"/>
        </w:rPr>
      </w:pPr>
      <w:r w:rsidRPr="009204D0"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62BCF88" wp14:editId="39C5706B">
                <wp:simplePos x="0" y="0"/>
                <wp:positionH relativeFrom="column">
                  <wp:posOffset>930910</wp:posOffset>
                </wp:positionH>
                <wp:positionV relativeFrom="paragraph">
                  <wp:posOffset>51435</wp:posOffset>
                </wp:positionV>
                <wp:extent cx="365125" cy="82550"/>
                <wp:effectExtent l="0" t="19050" r="34925" b="31750"/>
                <wp:wrapNone/>
                <wp:docPr id="1" name="Right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8255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1" o:spid="_x0000_s1026" type="#_x0000_t13" style="position:absolute;margin-left:73.3pt;margin-top:4.05pt;width:28.75pt;height:6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" adj="19158" fillcolor="red" strokecolor="red" strokeweight="2pt"/>
            </w:pict>
          </mc:Fallback>
        </mc:AlternateContent>
      </w:r>
      <w:r>
        <w:rPr>
          <w:rFonts w:ascii="Ubuntu" w:hAnsi="Ubuntu" w:cstheme="minorHAnsi"/>
        </w:rPr>
        <w:t xml:space="preserve">Work </w:t>
      </w:r>
      <w:r w:rsidRPr="00B7146A">
        <w:rPr>
          <w:rFonts w:ascii="Ubuntu" w:hAnsi="Ubuntu" w:cstheme="minorHAnsi"/>
          <w:i/>
        </w:rPr>
        <w:t>your</w:t>
      </w:r>
      <w:r>
        <w:rPr>
          <w:rFonts w:ascii="Ubuntu" w:hAnsi="Ubuntu" w:cstheme="minorHAnsi"/>
        </w:rPr>
        <w:t xml:space="preserve"> centre</w:t>
      </w:r>
    </w:p>
    <w:p w:rsidR="00B7146A" w:rsidRDefault="00B7146A" w:rsidP="00B7146A">
      <w:pPr>
        <w:pStyle w:val="ListParagraph"/>
        <w:ind w:left="1440"/>
        <w:rPr>
          <w:rFonts w:ascii="Ubuntu" w:hAnsi="Ubuntu" w:cstheme="minorHAnsi"/>
        </w:rPr>
      </w:pPr>
    </w:p>
    <w:p w:rsidR="00B7146A" w:rsidRDefault="00B7146A" w:rsidP="00C82BAD">
      <w:pPr>
        <w:pStyle w:val="ListParagraph"/>
        <w:ind w:left="1440" w:firstLine="720"/>
        <w:rPr>
          <w:rFonts w:ascii="Ubuntu" w:hAnsi="Ubuntu" w:cstheme="minorHAnsi"/>
        </w:rPr>
      </w:pPr>
      <w:r w:rsidRPr="009204D0"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D78F41E" wp14:editId="6439F9F7">
                <wp:simplePos x="0" y="0"/>
                <wp:positionH relativeFrom="column">
                  <wp:posOffset>930910</wp:posOffset>
                </wp:positionH>
                <wp:positionV relativeFrom="paragraph">
                  <wp:posOffset>33655</wp:posOffset>
                </wp:positionV>
                <wp:extent cx="365125" cy="82550"/>
                <wp:effectExtent l="0" t="19050" r="34925" b="31750"/>
                <wp:wrapNone/>
                <wp:docPr id="27" name="Right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8255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7" o:spid="_x0000_s1026" type="#_x0000_t13" style="position:absolute;margin-left:73.3pt;margin-top:2.65pt;width:28.75pt;height:6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" adj="19158" fillcolor="red" strokecolor="red" strokeweight="2pt"/>
            </w:pict>
          </mc:Fallback>
        </mc:AlternateContent>
      </w:r>
      <w:r>
        <w:rPr>
          <w:rFonts w:ascii="Ubuntu" w:hAnsi="Ubuntu" w:cstheme="minorHAnsi"/>
        </w:rPr>
        <w:t xml:space="preserve">Protect </w:t>
      </w:r>
      <w:r w:rsidRPr="00B7146A">
        <w:rPr>
          <w:rFonts w:ascii="Ubuntu" w:hAnsi="Ubuntu" w:cstheme="minorHAnsi"/>
          <w:i/>
        </w:rPr>
        <w:t>your</w:t>
      </w:r>
      <w:r>
        <w:rPr>
          <w:rFonts w:ascii="Ubuntu" w:hAnsi="Ubuntu" w:cstheme="minorHAnsi"/>
        </w:rPr>
        <w:t xml:space="preserve"> asset</w:t>
      </w:r>
    </w:p>
    <w:p w:rsidR="00B7146A" w:rsidRDefault="00B7146A" w:rsidP="00B7146A">
      <w:pPr>
        <w:pStyle w:val="ListParagraph"/>
        <w:ind w:left="1440"/>
        <w:rPr>
          <w:rFonts w:ascii="Ubuntu" w:hAnsi="Ubuntu" w:cstheme="minorHAnsi"/>
        </w:rPr>
      </w:pPr>
    </w:p>
    <w:p w:rsidR="00B7146A" w:rsidRPr="00B7146A" w:rsidRDefault="00B7146A" w:rsidP="00C82BAD">
      <w:pPr>
        <w:pStyle w:val="ListParagraph"/>
        <w:ind w:left="1440" w:firstLine="720"/>
        <w:rPr>
          <w:rFonts w:ascii="Ubuntu" w:hAnsi="Ubuntu" w:cstheme="minorHAnsi"/>
        </w:rPr>
      </w:pPr>
      <w:r w:rsidRPr="009204D0"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B07626D" wp14:editId="7557DF03">
                <wp:simplePos x="0" y="0"/>
                <wp:positionH relativeFrom="column">
                  <wp:posOffset>930910</wp:posOffset>
                </wp:positionH>
                <wp:positionV relativeFrom="paragraph">
                  <wp:posOffset>38100</wp:posOffset>
                </wp:positionV>
                <wp:extent cx="365125" cy="82550"/>
                <wp:effectExtent l="0" t="19050" r="34925" b="31750"/>
                <wp:wrapNone/>
                <wp:docPr id="28" name="Right Arrow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8255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8" o:spid="_x0000_s1026" type="#_x0000_t13" style="position:absolute;margin-left:73.3pt;margin-top:3pt;width:28.75pt;height:6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" adj="19158" fillcolor="red" strokecolor="red" strokeweight="2pt"/>
            </w:pict>
          </mc:Fallback>
        </mc:AlternateContent>
      </w:r>
      <w:r w:rsidRPr="00B7146A">
        <w:rPr>
          <w:rFonts w:ascii="Ubuntu" w:hAnsi="Ubuntu" w:cstheme="minorHAnsi"/>
        </w:rPr>
        <w:t xml:space="preserve">Increase </w:t>
      </w:r>
      <w:r w:rsidRPr="00B7146A">
        <w:rPr>
          <w:rFonts w:ascii="Ubuntu" w:hAnsi="Ubuntu" w:cstheme="minorHAnsi"/>
          <w:i/>
        </w:rPr>
        <w:t>your</w:t>
      </w:r>
      <w:r w:rsidRPr="00B7146A">
        <w:rPr>
          <w:rFonts w:ascii="Ubuntu" w:hAnsi="Ubuntu" w:cstheme="minorHAnsi"/>
        </w:rPr>
        <w:t xml:space="preserve"> MAT</w:t>
      </w:r>
      <w:r w:rsidR="00D37D5F">
        <w:rPr>
          <w:rFonts w:ascii="Ubuntu" w:hAnsi="Ubuntu" w:cstheme="minorHAnsi"/>
        </w:rPr>
        <w:t xml:space="preserve"> (Moving Annual Turnover)</w:t>
      </w:r>
    </w:p>
    <w:p w:rsidR="00B7146A" w:rsidRPr="00B7146A" w:rsidRDefault="00B7146A" w:rsidP="00B7146A">
      <w:pPr>
        <w:rPr>
          <w:rFonts w:ascii="Ubuntu" w:hAnsi="Ubuntu" w:cstheme="minorHAnsi"/>
        </w:rPr>
      </w:pPr>
    </w:p>
    <w:p w:rsidR="00DB523A" w:rsidRDefault="0057263E" w:rsidP="00DB523A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H</w:t>
      </w:r>
      <w:r w:rsidR="00DB523A" w:rsidRPr="009204D0">
        <w:rPr>
          <w:rFonts w:ascii="Ubuntu" w:hAnsi="Ubuntu" w:cstheme="minorHAnsi"/>
        </w:rPr>
        <w:t>ighly specialised enterprise</w:t>
      </w:r>
    </w:p>
    <w:p w:rsidR="00B7146A" w:rsidRPr="009204D0" w:rsidRDefault="00B7146A" w:rsidP="00B7146A">
      <w:pPr>
        <w:pStyle w:val="ListParagraph"/>
        <w:rPr>
          <w:rFonts w:ascii="Ubuntu" w:hAnsi="Ubuntu" w:cstheme="minorHAnsi"/>
        </w:rPr>
      </w:pPr>
    </w:p>
    <w:p w:rsidR="00DB523A" w:rsidRPr="009204D0" w:rsidRDefault="0057263E" w:rsidP="00DB523A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F</w:t>
      </w:r>
      <w:r w:rsidR="00B7146A">
        <w:rPr>
          <w:rFonts w:ascii="Ubuntu" w:hAnsi="Ubuntu" w:cstheme="minorHAnsi"/>
        </w:rPr>
        <w:t>ocus</w:t>
      </w:r>
      <w:r w:rsidR="00DB523A" w:rsidRPr="009204D0">
        <w:rPr>
          <w:rFonts w:ascii="Ubuntu" w:hAnsi="Ubuntu" w:cstheme="minorHAnsi"/>
        </w:rPr>
        <w:t xml:space="preserve"> </w:t>
      </w:r>
      <w:r>
        <w:rPr>
          <w:rFonts w:ascii="Ubuntu" w:hAnsi="Ubuntu" w:cstheme="minorHAnsi"/>
        </w:rPr>
        <w:t>on shopping centres -</w:t>
      </w:r>
      <w:r w:rsidR="00DB523A" w:rsidRPr="009204D0">
        <w:rPr>
          <w:rFonts w:ascii="Ubuntu" w:hAnsi="Ubuntu" w:cstheme="minorHAnsi"/>
        </w:rPr>
        <w:t xml:space="preserve"> local &amp; regional</w:t>
      </w:r>
    </w:p>
    <w:p w:rsidR="00A17FAB" w:rsidRPr="00B7146A" w:rsidRDefault="00A17FAB" w:rsidP="00B7146A">
      <w:pPr>
        <w:rPr>
          <w:rFonts w:ascii="Ubuntu" w:hAnsi="Ubuntu" w:cstheme="minorHAnsi"/>
        </w:rPr>
      </w:pPr>
    </w:p>
    <w:p w:rsidR="00DB523A" w:rsidRDefault="0057263E" w:rsidP="00DB523A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C</w:t>
      </w:r>
      <w:r w:rsidR="00DB523A" w:rsidRPr="009204D0">
        <w:rPr>
          <w:rFonts w:ascii="Ubuntu" w:hAnsi="Ubuntu" w:cstheme="minorHAnsi"/>
        </w:rPr>
        <w:t>ustomisable</w:t>
      </w:r>
      <w:r w:rsidR="008771AA">
        <w:rPr>
          <w:rFonts w:ascii="Ubuntu" w:hAnsi="Ubuntu" w:cstheme="minorHAnsi"/>
        </w:rPr>
        <w:t xml:space="preserve"> </w:t>
      </w:r>
      <w:r w:rsidR="00DB523A" w:rsidRPr="009204D0">
        <w:rPr>
          <w:rFonts w:ascii="Ubuntu" w:hAnsi="Ubuntu" w:cstheme="minorHAnsi"/>
        </w:rPr>
        <w:t>/</w:t>
      </w:r>
      <w:r w:rsidR="008771AA">
        <w:rPr>
          <w:rFonts w:ascii="Ubuntu" w:hAnsi="Ubuntu" w:cstheme="minorHAnsi"/>
        </w:rPr>
        <w:t xml:space="preserve"> </w:t>
      </w:r>
      <w:r w:rsidR="00DB523A" w:rsidRPr="009204D0">
        <w:rPr>
          <w:rFonts w:ascii="Ubuntu" w:hAnsi="Ubuntu" w:cstheme="minorHAnsi"/>
        </w:rPr>
        <w:t>tailored packages</w:t>
      </w:r>
    </w:p>
    <w:p w:rsidR="009204D0" w:rsidRPr="00AB4B81" w:rsidRDefault="009204D0" w:rsidP="00AB4B81">
      <w:pPr>
        <w:rPr>
          <w:rFonts w:ascii="Ubuntu" w:hAnsi="Ubuntu" w:cstheme="minorHAnsi"/>
        </w:rPr>
      </w:pPr>
    </w:p>
    <w:p w:rsidR="00DB523A" w:rsidRPr="009204D0" w:rsidRDefault="00DB523A" w:rsidP="00DB523A">
      <w:pPr>
        <w:rPr>
          <w:rFonts w:ascii="Ubuntu" w:hAnsi="Ubuntu" w:cstheme="minorHAnsi"/>
        </w:rPr>
      </w:pPr>
    </w:p>
    <w:p w:rsidR="00DB523A" w:rsidRPr="00FC5AC4" w:rsidRDefault="006B6C5B" w:rsidP="009204D0">
      <w:pPr>
        <w:jc w:val="center"/>
        <w:rPr>
          <w:rFonts w:ascii="Ubuntu" w:hAnsi="Ubuntu" w:cstheme="minorHAnsi"/>
          <w:b/>
          <w:sz w:val="28"/>
          <w:szCs w:val="28"/>
        </w:rPr>
      </w:pPr>
      <w:proofErr w:type="spellStart"/>
      <w:r w:rsidRPr="00FC5AC4">
        <w:rPr>
          <w:rFonts w:ascii="Ubuntu" w:hAnsi="Ubuntu" w:cstheme="minorHAnsi"/>
          <w:b/>
          <w:sz w:val="28"/>
          <w:szCs w:val="28"/>
        </w:rPr>
        <w:t>YourCentre</w:t>
      </w:r>
      <w:proofErr w:type="spellEnd"/>
    </w:p>
    <w:p w:rsidR="00DB523A" w:rsidRPr="009204D0" w:rsidRDefault="00DB523A" w:rsidP="00DB523A">
      <w:pPr>
        <w:rPr>
          <w:rFonts w:ascii="Ubuntu" w:hAnsi="Ubuntu" w:cstheme="minorHAnsi"/>
          <w:b/>
        </w:rPr>
      </w:pPr>
    </w:p>
    <w:p w:rsidR="00DB523A" w:rsidRPr="00AB4B81" w:rsidRDefault="00B7146A" w:rsidP="00AB4B81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AB4B81">
        <w:rPr>
          <w:rFonts w:ascii="Ubuntu" w:hAnsi="Ubuntu" w:cstheme="minorHAnsi"/>
          <w:b/>
          <w:color w:val="0070C0"/>
        </w:rPr>
        <w:t>INCREASE</w:t>
      </w:r>
      <w:r w:rsidRPr="00AB4B81">
        <w:rPr>
          <w:rFonts w:ascii="Ubuntu" w:hAnsi="Ubuntu" w:cstheme="minorHAnsi"/>
        </w:rPr>
        <w:t xml:space="preserve"> f</w:t>
      </w:r>
      <w:r w:rsidR="00DB523A" w:rsidRPr="00AB4B81">
        <w:rPr>
          <w:rFonts w:ascii="Ubuntu" w:hAnsi="Ubuntu" w:cstheme="minorHAnsi"/>
        </w:rPr>
        <w:t xml:space="preserve">oot traffic into and through </w:t>
      </w:r>
      <w:r w:rsidR="00DB523A" w:rsidRPr="00AB4B81">
        <w:rPr>
          <w:rFonts w:ascii="Ubuntu" w:hAnsi="Ubuntu" w:cstheme="minorHAnsi"/>
          <w:i/>
        </w:rPr>
        <w:t>your</w:t>
      </w:r>
      <w:r w:rsidR="00DB523A" w:rsidRPr="00AB4B81">
        <w:rPr>
          <w:rFonts w:ascii="Ubuntu" w:hAnsi="Ubuntu" w:cstheme="minorHAnsi"/>
        </w:rPr>
        <w:t xml:space="preserve"> centre</w:t>
      </w:r>
    </w:p>
    <w:p w:rsidR="00DB523A" w:rsidRPr="009204D0" w:rsidRDefault="00DB523A" w:rsidP="00DB523A">
      <w:pPr>
        <w:ind w:firstLine="720"/>
        <w:rPr>
          <w:rFonts w:ascii="Ubuntu" w:hAnsi="Ubuntu" w:cstheme="minorHAnsi"/>
        </w:rPr>
      </w:pPr>
    </w:p>
    <w:p w:rsidR="00DB523A" w:rsidRPr="00AB4B81" w:rsidRDefault="00B7146A" w:rsidP="00AB4B81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AB4B81">
        <w:rPr>
          <w:rFonts w:ascii="Ubuntu" w:hAnsi="Ubuntu" w:cstheme="minorHAnsi"/>
          <w:b/>
          <w:color w:val="0070C0"/>
        </w:rPr>
        <w:t>INCREASE</w:t>
      </w:r>
      <w:r w:rsidRPr="00AB4B81">
        <w:rPr>
          <w:rFonts w:ascii="Ubuntu" w:hAnsi="Ubuntu" w:cstheme="minorHAnsi"/>
        </w:rPr>
        <w:t xml:space="preserve"> q</w:t>
      </w:r>
      <w:r w:rsidR="00DB523A" w:rsidRPr="00AB4B81">
        <w:rPr>
          <w:rFonts w:ascii="Ubuntu" w:hAnsi="Ubuntu" w:cstheme="minorHAnsi"/>
        </w:rPr>
        <w:t xml:space="preserve">uality tenant </w:t>
      </w:r>
      <w:r w:rsidR="00A17FAB" w:rsidRPr="00AB4B81">
        <w:rPr>
          <w:rFonts w:ascii="Ubuntu" w:hAnsi="Ubuntu" w:cstheme="minorHAnsi"/>
        </w:rPr>
        <w:t>retention</w:t>
      </w:r>
    </w:p>
    <w:p w:rsidR="00A17FAB" w:rsidRPr="009204D0" w:rsidRDefault="00A17FAB" w:rsidP="00DB523A">
      <w:pPr>
        <w:rPr>
          <w:rFonts w:ascii="Ubuntu" w:hAnsi="Ubuntu" w:cstheme="minorHAnsi"/>
        </w:rPr>
      </w:pPr>
    </w:p>
    <w:p w:rsidR="00DB523A" w:rsidRPr="00AB4B81" w:rsidRDefault="00B7146A" w:rsidP="00AB4B81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AB4B81">
        <w:rPr>
          <w:rFonts w:ascii="Ubuntu" w:hAnsi="Ubuntu" w:cstheme="minorHAnsi"/>
          <w:b/>
          <w:color w:val="0070C0"/>
        </w:rPr>
        <w:t>INCREASE</w:t>
      </w:r>
      <w:r w:rsidRPr="00AB4B81">
        <w:rPr>
          <w:rFonts w:ascii="Ubuntu" w:hAnsi="Ubuntu" w:cstheme="minorHAnsi"/>
        </w:rPr>
        <w:t xml:space="preserve"> m</w:t>
      </w:r>
      <w:r w:rsidR="00A17FAB" w:rsidRPr="00AB4B81">
        <w:rPr>
          <w:rFonts w:ascii="Ubuntu" w:hAnsi="Ubuntu" w:cstheme="minorHAnsi"/>
        </w:rPr>
        <w:t xml:space="preserve">oving annual turnover </w:t>
      </w:r>
    </w:p>
    <w:p w:rsidR="00A17FAB" w:rsidRPr="009204D0" w:rsidRDefault="00A17FAB" w:rsidP="00AB4B81">
      <w:pPr>
        <w:ind w:left="720"/>
        <w:rPr>
          <w:rFonts w:ascii="Ubuntu" w:hAnsi="Ubuntu" w:cstheme="minorHAnsi"/>
        </w:rPr>
      </w:pPr>
    </w:p>
    <w:p w:rsidR="00A17FAB" w:rsidRPr="00AB4B81" w:rsidRDefault="0057263E" w:rsidP="00AB4B81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AB4B81">
        <w:rPr>
          <w:rFonts w:ascii="Ubuntu" w:hAnsi="Ubuntu" w:cstheme="minorHAnsi"/>
          <w:b/>
          <w:color w:val="0070C0"/>
        </w:rPr>
        <w:t>I</w:t>
      </w:r>
      <w:r w:rsidR="00B7146A" w:rsidRPr="00AB4B81">
        <w:rPr>
          <w:rFonts w:ascii="Ubuntu" w:hAnsi="Ubuntu" w:cstheme="minorHAnsi"/>
          <w:b/>
          <w:color w:val="0070C0"/>
        </w:rPr>
        <w:t>NCREASE</w:t>
      </w:r>
      <w:r w:rsidR="00A17FAB" w:rsidRPr="00AB4B81">
        <w:rPr>
          <w:rFonts w:ascii="Ubuntu" w:hAnsi="Ubuntu" w:cstheme="minorHAnsi"/>
        </w:rPr>
        <w:t xml:space="preserve"> leasing enquiries</w:t>
      </w:r>
    </w:p>
    <w:p w:rsidR="009204D0" w:rsidRDefault="009204D0" w:rsidP="00F13249">
      <w:pPr>
        <w:rPr>
          <w:rFonts w:ascii="Ubuntu" w:hAnsi="Ubuntu" w:cstheme="minorHAnsi"/>
        </w:rPr>
      </w:pPr>
    </w:p>
    <w:p w:rsidR="00B7146A" w:rsidRPr="00455DE9" w:rsidRDefault="0057263E" w:rsidP="00F13249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AB4B81">
        <w:rPr>
          <w:rFonts w:ascii="Ubuntu" w:hAnsi="Ubuntu" w:cstheme="minorHAnsi"/>
          <w:b/>
          <w:color w:val="0070C0"/>
        </w:rPr>
        <w:t>I</w:t>
      </w:r>
      <w:r w:rsidR="00B7146A" w:rsidRPr="00AB4B81">
        <w:rPr>
          <w:rFonts w:ascii="Ubuntu" w:hAnsi="Ubuntu" w:cstheme="minorHAnsi"/>
          <w:b/>
          <w:color w:val="0070C0"/>
        </w:rPr>
        <w:t>NCREASE</w:t>
      </w:r>
      <w:r w:rsidR="009204D0" w:rsidRPr="00AB4B81">
        <w:rPr>
          <w:rFonts w:ascii="Ubuntu" w:hAnsi="Ubuntu" w:cstheme="minorHAnsi"/>
        </w:rPr>
        <w:t xml:space="preserve"> </w:t>
      </w:r>
      <w:r w:rsidR="002E31D2">
        <w:rPr>
          <w:rFonts w:ascii="Ubuntu" w:hAnsi="Ubuntu" w:cstheme="minorHAnsi"/>
        </w:rPr>
        <w:t>customer loyalty</w:t>
      </w:r>
      <w:r w:rsidR="009204D0" w:rsidRPr="00AB4B81">
        <w:rPr>
          <w:rFonts w:ascii="Ubuntu" w:hAnsi="Ubuntu" w:cstheme="minorHAnsi"/>
        </w:rPr>
        <w:t xml:space="preserve"> </w:t>
      </w:r>
    </w:p>
    <w:p w:rsidR="002E31D2" w:rsidRPr="002E31D2" w:rsidRDefault="002E31D2" w:rsidP="002E31D2">
      <w:pPr>
        <w:pStyle w:val="ListParagraph"/>
        <w:rPr>
          <w:rFonts w:ascii="Ubuntu" w:hAnsi="Ubuntu" w:cstheme="minorHAnsi"/>
        </w:rPr>
      </w:pPr>
    </w:p>
    <w:p w:rsidR="00B7146A" w:rsidRPr="00AB4B81" w:rsidRDefault="00B7146A" w:rsidP="00AB4B81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AB4B81">
        <w:rPr>
          <w:rFonts w:ascii="Ubuntu" w:hAnsi="Ubuntu" w:cstheme="minorHAnsi"/>
          <w:b/>
          <w:color w:val="0070C0"/>
        </w:rPr>
        <w:t>IMPROVE</w:t>
      </w:r>
      <w:r w:rsidRPr="00AB4B81">
        <w:rPr>
          <w:rFonts w:ascii="Ubuntu" w:hAnsi="Ubuntu" w:cstheme="minorHAnsi"/>
        </w:rPr>
        <w:t xml:space="preserve"> tenancy mix</w:t>
      </w:r>
    </w:p>
    <w:p w:rsidR="00B7146A" w:rsidRDefault="00B7146A" w:rsidP="00F13249">
      <w:pPr>
        <w:rPr>
          <w:rFonts w:ascii="Ubuntu" w:hAnsi="Ubuntu" w:cstheme="minorHAnsi"/>
        </w:rPr>
      </w:pPr>
    </w:p>
    <w:p w:rsidR="00B7146A" w:rsidRPr="00AB4B81" w:rsidRDefault="00B7146A" w:rsidP="00AB4B81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AB4B81">
        <w:rPr>
          <w:rFonts w:ascii="Ubuntu" w:hAnsi="Ubuntu" w:cstheme="minorHAnsi"/>
          <w:b/>
          <w:color w:val="0070C0"/>
        </w:rPr>
        <w:t>LEARN</w:t>
      </w:r>
      <w:r w:rsidRPr="00AB4B81">
        <w:rPr>
          <w:rFonts w:ascii="Ubuntu" w:hAnsi="Ubuntu" w:cstheme="minorHAnsi"/>
        </w:rPr>
        <w:t xml:space="preserve"> </w:t>
      </w:r>
      <w:r w:rsidR="002E31D2">
        <w:rPr>
          <w:rFonts w:ascii="Ubuntu" w:hAnsi="Ubuntu" w:cstheme="minorHAnsi"/>
        </w:rPr>
        <w:t xml:space="preserve">about </w:t>
      </w:r>
      <w:r w:rsidR="002E31D2" w:rsidRPr="002E31D2">
        <w:rPr>
          <w:rFonts w:ascii="Ubuntu" w:hAnsi="Ubuntu" w:cstheme="minorHAnsi"/>
          <w:i/>
        </w:rPr>
        <w:t>your</w:t>
      </w:r>
      <w:r w:rsidR="002E31D2">
        <w:rPr>
          <w:rFonts w:ascii="Ubuntu" w:hAnsi="Ubuntu" w:cstheme="minorHAnsi"/>
        </w:rPr>
        <w:t xml:space="preserve"> centre and what it needs</w:t>
      </w:r>
    </w:p>
    <w:p w:rsidR="00B7146A" w:rsidRDefault="00B7146A" w:rsidP="00F13249">
      <w:pPr>
        <w:rPr>
          <w:rFonts w:ascii="Ubuntu" w:hAnsi="Ubuntu" w:cstheme="minorHAnsi"/>
        </w:rPr>
      </w:pPr>
    </w:p>
    <w:p w:rsidR="00B7146A" w:rsidRPr="00AB4B81" w:rsidRDefault="00B7146A" w:rsidP="00AB4B81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AB4B81">
        <w:rPr>
          <w:rFonts w:ascii="Ubuntu" w:hAnsi="Ubuntu" w:cstheme="minorHAnsi"/>
          <w:b/>
          <w:color w:val="0070C0"/>
        </w:rPr>
        <w:t>UNDERSTAND</w:t>
      </w:r>
      <w:r w:rsidRPr="00AB4B81">
        <w:rPr>
          <w:rFonts w:ascii="Ubuntu" w:hAnsi="Ubuntu" w:cstheme="minorHAnsi"/>
        </w:rPr>
        <w:t xml:space="preserve"> what </w:t>
      </w:r>
      <w:r w:rsidRPr="00AB4B81">
        <w:rPr>
          <w:rFonts w:ascii="Ubuntu" w:hAnsi="Ubuntu" w:cstheme="minorHAnsi"/>
          <w:i/>
        </w:rPr>
        <w:t>your</w:t>
      </w:r>
      <w:r w:rsidRPr="00AB4B81">
        <w:rPr>
          <w:rFonts w:ascii="Ubuntu" w:hAnsi="Ubuntu" w:cstheme="minorHAnsi"/>
        </w:rPr>
        <w:t xml:space="preserve"> Customer is looking for</w:t>
      </w:r>
    </w:p>
    <w:p w:rsidR="00A17FAB" w:rsidRPr="009204D0" w:rsidRDefault="00A17FAB" w:rsidP="00F13249">
      <w:pPr>
        <w:rPr>
          <w:rFonts w:ascii="Ubuntu" w:hAnsi="Ubuntu" w:cstheme="minorHAnsi"/>
        </w:rPr>
      </w:pPr>
    </w:p>
    <w:p w:rsidR="009204D0" w:rsidRDefault="009204D0" w:rsidP="00A17FAB">
      <w:pPr>
        <w:ind w:firstLine="720"/>
        <w:rPr>
          <w:rFonts w:ascii="Ubuntu" w:hAnsi="Ubuntu" w:cstheme="minorHAnsi"/>
        </w:rPr>
      </w:pPr>
    </w:p>
    <w:p w:rsidR="00AB4B81" w:rsidRDefault="00AB4B81" w:rsidP="00AB4B81">
      <w:pPr>
        <w:rPr>
          <w:rFonts w:ascii="Ubuntu" w:hAnsi="Ubuntu" w:cstheme="minorHAnsi"/>
        </w:rPr>
      </w:pPr>
    </w:p>
    <w:p w:rsidR="00721215" w:rsidRPr="00FC5AC4" w:rsidRDefault="002E31D2" w:rsidP="00AB4B81">
      <w:pPr>
        <w:ind w:firstLine="360"/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>
        <w:rPr>
          <w:rFonts w:ascii="Ubuntu" w:hAnsi="Ubuntu" w:cstheme="minorHAnsi"/>
          <w:b/>
          <w:color w:val="FF0000"/>
          <w:sz w:val="28"/>
          <w:szCs w:val="28"/>
        </w:rPr>
        <w:t xml:space="preserve">YOU </w:t>
      </w:r>
    </w:p>
    <w:p w:rsidR="009204D0" w:rsidRPr="009204D0" w:rsidRDefault="009204D0" w:rsidP="00721215">
      <w:pPr>
        <w:rPr>
          <w:rFonts w:ascii="Ubuntu" w:hAnsi="Ubuntu" w:cstheme="minorHAnsi"/>
          <w:b/>
        </w:rPr>
      </w:pPr>
    </w:p>
    <w:p w:rsidR="000809F4" w:rsidRDefault="00ED04E1" w:rsidP="000809F4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A</w:t>
      </w:r>
      <w:r w:rsidR="000809F4">
        <w:rPr>
          <w:rFonts w:ascii="Ubuntu" w:hAnsi="Ubuntu" w:cstheme="minorHAnsi"/>
        </w:rPr>
        <w:t>breast of changes in</w:t>
      </w:r>
      <w:r w:rsidR="00E163DF">
        <w:rPr>
          <w:rFonts w:ascii="Ubuntu" w:hAnsi="Ubuntu" w:cstheme="minorHAnsi"/>
        </w:rPr>
        <w:t xml:space="preserve"> the</w:t>
      </w:r>
      <w:r w:rsidR="000809F4">
        <w:rPr>
          <w:rFonts w:ascii="Ubuntu" w:hAnsi="Ubuntu" w:cstheme="minorHAnsi"/>
        </w:rPr>
        <w:t xml:space="preserve"> retail sector</w:t>
      </w:r>
    </w:p>
    <w:p w:rsidR="000809F4" w:rsidRDefault="000809F4" w:rsidP="000809F4">
      <w:pPr>
        <w:pStyle w:val="ListParagraph"/>
        <w:rPr>
          <w:rFonts w:ascii="Ubuntu" w:hAnsi="Ubuntu" w:cstheme="minorHAnsi"/>
        </w:rPr>
      </w:pPr>
    </w:p>
    <w:p w:rsidR="00AB4B81" w:rsidRPr="000809F4" w:rsidRDefault="002E31D2" w:rsidP="000809F4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Seen to be f</w:t>
      </w:r>
      <w:r w:rsidR="000809F4">
        <w:rPr>
          <w:rFonts w:ascii="Ubuntu" w:hAnsi="Ubuntu" w:cstheme="minorHAnsi"/>
        </w:rPr>
        <w:t>orward thinking</w:t>
      </w:r>
    </w:p>
    <w:p w:rsidR="00AB4B81" w:rsidRPr="009204D0" w:rsidRDefault="00AB4B81" w:rsidP="00AB4B81">
      <w:pPr>
        <w:pStyle w:val="ListParagraph"/>
        <w:rPr>
          <w:rFonts w:ascii="Ubuntu" w:hAnsi="Ubuntu" w:cstheme="minorHAnsi"/>
        </w:rPr>
      </w:pPr>
    </w:p>
    <w:p w:rsidR="00721215" w:rsidRPr="000809F4" w:rsidRDefault="002E31D2" w:rsidP="000809F4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0809F4">
        <w:rPr>
          <w:rFonts w:ascii="Ubuntu" w:hAnsi="Ubuntu" w:cstheme="minorHAnsi"/>
        </w:rPr>
        <w:t>Making a c</w:t>
      </w:r>
      <w:r w:rsidR="00721215" w:rsidRPr="000809F4">
        <w:rPr>
          <w:rFonts w:ascii="Ubuntu" w:hAnsi="Ubuntu" w:cstheme="minorHAnsi"/>
        </w:rPr>
        <w:t>ommunity investment</w:t>
      </w:r>
    </w:p>
    <w:p w:rsidR="00AB4B81" w:rsidRPr="00AB4B81" w:rsidRDefault="00AB4B81" w:rsidP="00AB4B81">
      <w:pPr>
        <w:rPr>
          <w:rFonts w:ascii="Ubuntu" w:hAnsi="Ubuntu" w:cstheme="minorHAnsi"/>
        </w:rPr>
      </w:pPr>
    </w:p>
    <w:p w:rsidR="00721215" w:rsidRDefault="002E31D2" w:rsidP="00721215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K</w:t>
      </w:r>
      <w:r w:rsidR="00721215" w:rsidRPr="009204D0">
        <w:rPr>
          <w:rFonts w:ascii="Ubuntu" w:hAnsi="Ubuntu" w:cstheme="minorHAnsi"/>
        </w:rPr>
        <w:t>eeping up with trends and technology</w:t>
      </w:r>
    </w:p>
    <w:p w:rsidR="0057263E" w:rsidRDefault="0057263E" w:rsidP="0057263E">
      <w:pPr>
        <w:pStyle w:val="ListParagraph"/>
        <w:rPr>
          <w:rFonts w:ascii="Ubuntu" w:hAnsi="Ubuntu" w:cstheme="minorHAnsi"/>
        </w:rPr>
      </w:pPr>
    </w:p>
    <w:p w:rsidR="008B20AA" w:rsidRPr="00EF6A88" w:rsidRDefault="008B20AA" w:rsidP="00EF6A88">
      <w:pPr>
        <w:jc w:val="center"/>
        <w:rPr>
          <w:rFonts w:ascii="Ubuntu" w:hAnsi="Ubuntu" w:cstheme="minorHAnsi"/>
          <w:b/>
          <w:color w:val="00B050"/>
          <w:sz w:val="28"/>
          <w:szCs w:val="28"/>
        </w:rPr>
      </w:pPr>
      <w:r w:rsidRPr="00EF6A88">
        <w:rPr>
          <w:rFonts w:ascii="Ubuntu" w:hAnsi="Ubuntu" w:cstheme="minorHAnsi"/>
          <w:b/>
          <w:sz w:val="28"/>
          <w:szCs w:val="28"/>
        </w:rPr>
        <w:lastRenderedPageBreak/>
        <w:t xml:space="preserve">UNDERSTAND </w:t>
      </w:r>
      <w:r w:rsidRPr="00C87B72">
        <w:rPr>
          <w:rFonts w:ascii="Ubuntu" w:hAnsi="Ubuntu" w:cstheme="minorHAnsi"/>
          <w:b/>
          <w:i/>
          <w:sz w:val="28"/>
          <w:szCs w:val="28"/>
        </w:rPr>
        <w:t>YOUR</w:t>
      </w:r>
      <w:r w:rsidRPr="00EF6A88">
        <w:rPr>
          <w:rFonts w:ascii="Ubuntu" w:hAnsi="Ubuntu" w:cstheme="minorHAnsi"/>
          <w:b/>
          <w:sz w:val="28"/>
          <w:szCs w:val="28"/>
        </w:rPr>
        <w:t xml:space="preserve"> CUSTOMER</w:t>
      </w:r>
    </w:p>
    <w:p w:rsidR="001A14B7" w:rsidRDefault="001A14B7" w:rsidP="00137E5B">
      <w:pPr>
        <w:jc w:val="center"/>
        <w:rPr>
          <w:rFonts w:ascii="Ubuntu" w:hAnsi="Ubuntu" w:cstheme="minorHAnsi"/>
          <w:b/>
          <w:color w:val="FF0000"/>
        </w:rPr>
      </w:pPr>
    </w:p>
    <w:p w:rsidR="00016AAF" w:rsidRPr="008B20AA" w:rsidRDefault="00016AAF" w:rsidP="00137E5B">
      <w:pPr>
        <w:jc w:val="center"/>
        <w:rPr>
          <w:rFonts w:ascii="Ubuntu" w:hAnsi="Ubuntu" w:cstheme="minorHAnsi"/>
          <w:b/>
          <w:color w:val="FF0000"/>
        </w:rPr>
      </w:pPr>
    </w:p>
    <w:p w:rsidR="008B20AA" w:rsidRDefault="00016AAF" w:rsidP="008B20AA">
      <w:pPr>
        <w:ind w:left="360"/>
        <w:rPr>
          <w:rFonts w:ascii="Ubuntu" w:hAnsi="Ubuntu" w:cstheme="minorHAnsi"/>
        </w:rPr>
      </w:pPr>
      <w:r>
        <w:rPr>
          <w:noProof/>
          <w:lang w:eastAsia="en-AU"/>
        </w:rPr>
        <w:drawing>
          <wp:anchor distT="0" distB="0" distL="114300" distR="114300" simplePos="0" relativeHeight="251793408" behindDoc="1" locked="0" layoutInCell="1" allowOverlap="1" wp14:anchorId="0673AD80" wp14:editId="1ED3B296">
            <wp:simplePos x="0" y="0"/>
            <wp:positionH relativeFrom="column">
              <wp:posOffset>54611</wp:posOffset>
            </wp:positionH>
            <wp:positionV relativeFrom="paragraph">
              <wp:posOffset>90171</wp:posOffset>
            </wp:positionV>
            <wp:extent cx="2381250" cy="1785938"/>
            <wp:effectExtent l="0" t="0" r="0" b="5080"/>
            <wp:wrapNone/>
            <wp:docPr id="8" name="Picture 8" descr="http://coloradovirtuallibrary.org/btop/sites/default/files/questi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oloradovirtuallibrary.org/btop/sites/default/files/question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035" cy="1788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20AA" w:rsidRDefault="00EF6A88" w:rsidP="001A14B7">
      <w:pPr>
        <w:pStyle w:val="ListParagraph"/>
        <w:numPr>
          <w:ilvl w:val="6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  <w:b/>
          <w:color w:val="0070C0"/>
        </w:rPr>
        <w:t xml:space="preserve">WHERE  </w:t>
      </w:r>
      <w:r w:rsidR="008B20AA">
        <w:rPr>
          <w:rFonts w:ascii="Ubuntu" w:hAnsi="Ubuntu" w:cstheme="minorHAnsi"/>
        </w:rPr>
        <w:t>they live</w:t>
      </w:r>
    </w:p>
    <w:p w:rsidR="008B20AA" w:rsidRPr="008B20AA" w:rsidRDefault="008B20AA" w:rsidP="008B20AA">
      <w:pPr>
        <w:ind w:left="360"/>
        <w:rPr>
          <w:rFonts w:ascii="Ubuntu" w:hAnsi="Ubuntu" w:cstheme="minorHAnsi"/>
        </w:rPr>
      </w:pPr>
    </w:p>
    <w:p w:rsidR="008B20AA" w:rsidRDefault="00605DEB" w:rsidP="001A14B7">
      <w:pPr>
        <w:pStyle w:val="ListParagraph"/>
        <w:numPr>
          <w:ilvl w:val="6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  <w:b/>
          <w:color w:val="0070C0"/>
        </w:rPr>
        <w:t>WHO</w:t>
      </w:r>
      <w:r w:rsidR="00EF6A88">
        <w:rPr>
          <w:rFonts w:ascii="Ubuntu" w:hAnsi="Ubuntu" w:cstheme="minorHAnsi"/>
          <w:b/>
          <w:color w:val="0070C0"/>
        </w:rPr>
        <w:t xml:space="preserve"> </w:t>
      </w:r>
      <w:r w:rsidR="008B20AA">
        <w:rPr>
          <w:rFonts w:ascii="Ubuntu" w:hAnsi="Ubuntu" w:cstheme="minorHAnsi"/>
        </w:rPr>
        <w:t xml:space="preserve"> they are</w:t>
      </w:r>
    </w:p>
    <w:p w:rsidR="008B20AA" w:rsidRPr="008B20AA" w:rsidRDefault="008B20AA" w:rsidP="008B20AA">
      <w:pPr>
        <w:rPr>
          <w:rFonts w:ascii="Ubuntu" w:hAnsi="Ubuntu" w:cstheme="minorHAnsi"/>
        </w:rPr>
      </w:pPr>
    </w:p>
    <w:p w:rsidR="008B20AA" w:rsidRDefault="00605DEB" w:rsidP="001A14B7">
      <w:pPr>
        <w:pStyle w:val="ListParagraph"/>
        <w:numPr>
          <w:ilvl w:val="6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  <w:b/>
          <w:color w:val="0070C0"/>
        </w:rPr>
        <w:t>WHAT</w:t>
      </w:r>
      <w:r w:rsidR="00EF6A88">
        <w:rPr>
          <w:rFonts w:ascii="Ubuntu" w:hAnsi="Ubuntu" w:cstheme="minorHAnsi"/>
        </w:rPr>
        <w:t xml:space="preserve">  </w:t>
      </w:r>
      <w:r w:rsidR="008B20AA">
        <w:rPr>
          <w:rFonts w:ascii="Ubuntu" w:hAnsi="Ubuntu" w:cstheme="minorHAnsi"/>
        </w:rPr>
        <w:t>they want / need</w:t>
      </w:r>
    </w:p>
    <w:p w:rsidR="008B20AA" w:rsidRDefault="008B20AA" w:rsidP="008B20AA">
      <w:pPr>
        <w:pStyle w:val="ListParagraph"/>
        <w:rPr>
          <w:rFonts w:ascii="Ubuntu" w:hAnsi="Ubuntu" w:cstheme="minorHAnsi"/>
        </w:rPr>
      </w:pPr>
    </w:p>
    <w:p w:rsidR="008B20AA" w:rsidRDefault="00605DEB" w:rsidP="001A14B7">
      <w:pPr>
        <w:pStyle w:val="ListParagraph"/>
        <w:numPr>
          <w:ilvl w:val="6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  <w:b/>
          <w:color w:val="0070C0"/>
        </w:rPr>
        <w:t>WHY</w:t>
      </w:r>
      <w:r w:rsidR="00EF6A88">
        <w:rPr>
          <w:rFonts w:ascii="Ubuntu" w:hAnsi="Ubuntu" w:cstheme="minorHAnsi"/>
        </w:rPr>
        <w:t xml:space="preserve">  </w:t>
      </w:r>
      <w:r w:rsidR="008B20AA">
        <w:rPr>
          <w:rFonts w:ascii="Ubuntu" w:hAnsi="Ubuntu" w:cstheme="minorHAnsi"/>
        </w:rPr>
        <w:t xml:space="preserve">they come </w:t>
      </w:r>
    </w:p>
    <w:p w:rsidR="008B20AA" w:rsidRPr="008B20AA" w:rsidRDefault="008B20AA" w:rsidP="008B20AA">
      <w:pPr>
        <w:pStyle w:val="ListParagraph"/>
        <w:rPr>
          <w:rFonts w:ascii="Ubuntu" w:hAnsi="Ubuntu" w:cstheme="minorHAnsi"/>
        </w:rPr>
      </w:pPr>
    </w:p>
    <w:p w:rsidR="008B20AA" w:rsidRPr="008B20AA" w:rsidRDefault="008B20AA" w:rsidP="008B20AA">
      <w:pPr>
        <w:pStyle w:val="ListParagraph"/>
        <w:rPr>
          <w:rFonts w:ascii="Ubuntu" w:hAnsi="Ubuntu" w:cstheme="minorHAnsi"/>
        </w:rPr>
      </w:pPr>
    </w:p>
    <w:p w:rsidR="00016AAF" w:rsidRDefault="00016AAF" w:rsidP="008B20AA">
      <w:pPr>
        <w:rPr>
          <w:rFonts w:ascii="Ubuntu" w:hAnsi="Ubuntu" w:cstheme="minorHAnsi"/>
        </w:rPr>
      </w:pPr>
    </w:p>
    <w:p w:rsidR="00016AAF" w:rsidRDefault="00016AAF" w:rsidP="008B20AA">
      <w:pPr>
        <w:rPr>
          <w:rFonts w:ascii="Ubuntu" w:hAnsi="Ubuntu" w:cstheme="minorHAnsi"/>
        </w:rPr>
      </w:pPr>
    </w:p>
    <w:p w:rsidR="00016AAF" w:rsidRDefault="00016AAF" w:rsidP="008B20AA">
      <w:pPr>
        <w:rPr>
          <w:rFonts w:ascii="Ubuntu" w:hAnsi="Ubuntu" w:cstheme="minorHAnsi"/>
        </w:rPr>
      </w:pPr>
    </w:p>
    <w:p w:rsidR="00016AAF" w:rsidRDefault="00016AAF" w:rsidP="008B20AA">
      <w:pPr>
        <w:rPr>
          <w:rFonts w:ascii="Ubuntu" w:hAnsi="Ubuntu" w:cstheme="minorHAnsi"/>
        </w:rPr>
      </w:pPr>
    </w:p>
    <w:p w:rsidR="00E3095C" w:rsidRDefault="00E3095C" w:rsidP="008B20AA">
      <w:pPr>
        <w:rPr>
          <w:rFonts w:ascii="Ubuntu" w:hAnsi="Ubuntu" w:cstheme="minorHAnsi"/>
        </w:rPr>
      </w:pPr>
    </w:p>
    <w:p w:rsidR="00016AAF" w:rsidRDefault="00016AAF" w:rsidP="008B20AA">
      <w:pPr>
        <w:rPr>
          <w:rFonts w:ascii="Ubuntu" w:hAnsi="Ubuntu" w:cstheme="minorHAnsi"/>
        </w:rPr>
      </w:pPr>
    </w:p>
    <w:p w:rsidR="00016AAF" w:rsidRDefault="00016AAF" w:rsidP="008B20AA">
      <w:pPr>
        <w:rPr>
          <w:rFonts w:ascii="Ubuntu" w:hAnsi="Ubuntu" w:cstheme="minorHAnsi"/>
        </w:rPr>
      </w:pPr>
    </w:p>
    <w:p w:rsidR="00016AAF" w:rsidRDefault="00231876" w:rsidP="00231876">
      <w:pPr>
        <w:jc w:val="center"/>
        <w:rPr>
          <w:rFonts w:ascii="Ubuntu" w:hAnsi="Ubuntu" w:cstheme="minorHAnsi"/>
          <w:b/>
          <w:sz w:val="28"/>
          <w:szCs w:val="28"/>
        </w:rPr>
      </w:pPr>
      <w:proofErr w:type="gramStart"/>
      <w:r w:rsidRPr="00231876">
        <w:rPr>
          <w:rFonts w:ascii="Ubuntu" w:hAnsi="Ubuntu" w:cstheme="minorHAnsi"/>
          <w:b/>
          <w:i/>
          <w:sz w:val="28"/>
          <w:szCs w:val="28"/>
        </w:rPr>
        <w:t>YOUR</w:t>
      </w:r>
      <w:proofErr w:type="gramEnd"/>
      <w:r w:rsidRPr="00231876">
        <w:rPr>
          <w:rFonts w:ascii="Ubuntu" w:hAnsi="Ubuntu" w:cstheme="minorHAnsi"/>
          <w:b/>
          <w:sz w:val="28"/>
          <w:szCs w:val="28"/>
        </w:rPr>
        <w:t xml:space="preserve"> CENTRE … THE BEGINNING</w:t>
      </w:r>
    </w:p>
    <w:p w:rsidR="00E3095C" w:rsidRPr="00231876" w:rsidRDefault="00E3095C" w:rsidP="00231876">
      <w:pPr>
        <w:jc w:val="center"/>
        <w:rPr>
          <w:rFonts w:ascii="Ubuntu" w:hAnsi="Ubuntu" w:cstheme="minorHAnsi"/>
          <w:b/>
          <w:sz w:val="28"/>
          <w:szCs w:val="28"/>
        </w:rPr>
      </w:pPr>
    </w:p>
    <w:p w:rsidR="008B20AA" w:rsidRPr="008B20AA" w:rsidRDefault="008B20AA" w:rsidP="008B20AA">
      <w:pPr>
        <w:rPr>
          <w:rFonts w:ascii="Ubuntu" w:hAnsi="Ubuntu" w:cstheme="minorHAnsi"/>
        </w:rPr>
      </w:pPr>
    </w:p>
    <w:p w:rsidR="0057263E" w:rsidRDefault="00C05FB1" w:rsidP="0057263E">
      <w:pPr>
        <w:pStyle w:val="ListParagraph"/>
        <w:rPr>
          <w:rFonts w:ascii="Ubuntu" w:hAnsi="Ubuntu" w:cstheme="minorHAnsi"/>
        </w:rPr>
      </w:pPr>
      <w:r w:rsidRPr="00DA4CC0"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44AE78B" wp14:editId="68A18A92">
                <wp:simplePos x="0" y="0"/>
                <wp:positionH relativeFrom="column">
                  <wp:posOffset>521335</wp:posOffset>
                </wp:positionH>
                <wp:positionV relativeFrom="paragraph">
                  <wp:posOffset>15875</wp:posOffset>
                </wp:positionV>
                <wp:extent cx="1857375" cy="266700"/>
                <wp:effectExtent l="0" t="0" r="9525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73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CC0" w:rsidRPr="00DA4CC0" w:rsidRDefault="00137E5B">
                            <w:pP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  <w:t>COMMUNICATION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1.05pt;margin-top:1.25pt;width:146.25pt;height:21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" stroked="f">
                <v:textbox>
                  <w:txbxContent>
                    <w:p w:rsidR="00DA4CC0" w:rsidRPr="00DA4CC0" w:rsidRDefault="00137E5B">
                      <w:pP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  <w:t>COMMUNICATION</w:t>
                      </w:r>
                    </w:p>
                  </w:txbxContent>
                </v:textbox>
              </v:shape>
            </w:pict>
          </mc:Fallback>
        </mc:AlternateContent>
      </w:r>
      <w:r w:rsidRPr="00DA4CC0"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38F496D" wp14:editId="3B00AF1E">
                <wp:simplePos x="0" y="0"/>
                <wp:positionH relativeFrom="column">
                  <wp:posOffset>3588385</wp:posOffset>
                </wp:positionH>
                <wp:positionV relativeFrom="paragraph">
                  <wp:posOffset>15875</wp:posOffset>
                </wp:positionV>
                <wp:extent cx="1571625" cy="266700"/>
                <wp:effectExtent l="0" t="0" r="9525" b="0"/>
                <wp:wrapNone/>
                <wp:docPr id="7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CC0" w:rsidRPr="00DA4CC0" w:rsidRDefault="00C05FB1" w:rsidP="00DA4CC0">
                            <w:pP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  <w:t>PROMOTION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82.55pt;margin-top:1.25pt;width:123.75pt;height:21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" stroked="f">
                <v:textbox>
                  <w:txbxContent>
                    <w:p w:rsidR="00DA4CC0" w:rsidRPr="00DA4CC0" w:rsidRDefault="00C05FB1" w:rsidP="00DA4CC0">
                      <w:pP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  <w:t>PROMOTION</w:t>
                      </w:r>
                    </w:p>
                  </w:txbxContent>
                </v:textbox>
              </v:shape>
            </w:pict>
          </mc:Fallback>
        </mc:AlternateContent>
      </w:r>
    </w:p>
    <w:p w:rsidR="00C97F2E" w:rsidRDefault="00C97F2E" w:rsidP="00C97F2E">
      <w:pPr>
        <w:ind w:left="360"/>
        <w:rPr>
          <w:rFonts w:ascii="Ubuntu" w:hAnsi="Ubuntu" w:cstheme="minorHAnsi"/>
        </w:rPr>
      </w:pPr>
    </w:p>
    <w:p w:rsidR="008B20AA" w:rsidRDefault="00D715EE" w:rsidP="0002601E">
      <w:pPr>
        <w:jc w:val="center"/>
        <w:rPr>
          <w:rFonts w:ascii="Ubuntu" w:hAnsi="Ubuntu" w:cstheme="minorHAnsi"/>
          <w:b/>
          <w:color w:val="FF0000"/>
        </w:rPr>
      </w:pPr>
      <w:r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DDF1F78" wp14:editId="63C71C54">
                <wp:simplePos x="0" y="0"/>
                <wp:positionH relativeFrom="column">
                  <wp:posOffset>1445260</wp:posOffset>
                </wp:positionH>
                <wp:positionV relativeFrom="paragraph">
                  <wp:posOffset>50166</wp:posOffset>
                </wp:positionV>
                <wp:extent cx="542925" cy="866774"/>
                <wp:effectExtent l="57150" t="38100" r="28575" b="86360"/>
                <wp:wrapNone/>
                <wp:docPr id="33" name="Straight Arrow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2925" cy="86677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3" o:spid="_x0000_s1026" type="#_x0000_t32" style="position:absolute;margin-left:113.8pt;margin-top:3.95pt;width:42.75pt;height:68.25pt;flip:x 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" strokecolor="red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 w:rsidR="00C05FB1"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012CC73" wp14:editId="0C3A2661">
                <wp:simplePos x="0" y="0"/>
                <wp:positionH relativeFrom="column">
                  <wp:posOffset>3902710</wp:posOffset>
                </wp:positionH>
                <wp:positionV relativeFrom="paragraph">
                  <wp:posOffset>48260</wp:posOffset>
                </wp:positionV>
                <wp:extent cx="285750" cy="609600"/>
                <wp:effectExtent l="76200" t="38100" r="57150" b="76200"/>
                <wp:wrapNone/>
                <wp:docPr id="35" name="Straight Arrow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60960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5" o:spid="_x0000_s1026" type="#_x0000_t32" style="position:absolute;margin-left:307.3pt;margin-top:3.8pt;width:22.5pt;height:48pt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" strokecolor="red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02601E">
      <w:pPr>
        <w:ind w:left="360"/>
        <w:jc w:val="center"/>
        <w:rPr>
          <w:rFonts w:ascii="Ubuntu" w:hAnsi="Ubuntu" w:cstheme="minorHAnsi"/>
          <w:b/>
          <w:color w:val="FF0000"/>
        </w:rPr>
      </w:pPr>
    </w:p>
    <w:p w:rsidR="008B20AA" w:rsidRDefault="005437AD" w:rsidP="005437AD">
      <w:pPr>
        <w:ind w:left="360"/>
        <w:jc w:val="center"/>
        <w:rPr>
          <w:rFonts w:ascii="Ubuntu" w:hAnsi="Ubuntu" w:cstheme="minorHAnsi"/>
          <w:b/>
          <w:color w:val="FF0000"/>
        </w:rPr>
      </w:pPr>
      <w:r>
        <w:rPr>
          <w:noProof/>
          <w:lang w:eastAsia="en-AU"/>
        </w:rPr>
        <w:drawing>
          <wp:anchor distT="0" distB="0" distL="114300" distR="114300" simplePos="0" relativeHeight="251823104" behindDoc="1" locked="0" layoutInCell="1" allowOverlap="1" wp14:anchorId="5E2805F8" wp14:editId="4079EB43">
            <wp:simplePos x="0" y="0"/>
            <wp:positionH relativeFrom="column">
              <wp:posOffset>845185</wp:posOffset>
            </wp:positionH>
            <wp:positionV relativeFrom="paragraph">
              <wp:posOffset>113030</wp:posOffset>
            </wp:positionV>
            <wp:extent cx="3438525" cy="2234565"/>
            <wp:effectExtent l="0" t="0" r="9525" b="0"/>
            <wp:wrapNone/>
            <wp:docPr id="10" name="Picture 10" descr="Churchill Centre, 400 Churchill Road, Kilburn, SA 5084 - floorpl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urchill Centre, 400 Churchill Road, Kilburn, SA 5084 - floorplan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6" t="6811" r="14823" b="16789"/>
                    <a:stretch/>
                  </pic:blipFill>
                  <pic:spPr bwMode="auto">
                    <a:xfrm>
                      <a:off x="0" y="0"/>
                      <a:ext cx="3438525" cy="223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C05FB1" w:rsidP="00A31936">
      <w:pPr>
        <w:ind w:left="360"/>
        <w:rPr>
          <w:rFonts w:ascii="Ubuntu" w:hAnsi="Ubuntu" w:cstheme="minorHAnsi"/>
          <w:b/>
          <w:color w:val="FF0000"/>
        </w:rPr>
      </w:pPr>
      <w:r w:rsidRPr="00DA4CC0"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79072" behindDoc="1" locked="0" layoutInCell="1" allowOverlap="1" wp14:anchorId="1AEE65EA" wp14:editId="46C892DB">
                <wp:simplePos x="0" y="0"/>
                <wp:positionH relativeFrom="column">
                  <wp:posOffset>4578985</wp:posOffset>
                </wp:positionH>
                <wp:positionV relativeFrom="paragraph">
                  <wp:posOffset>125730</wp:posOffset>
                </wp:positionV>
                <wp:extent cx="1333500" cy="266700"/>
                <wp:effectExtent l="0" t="0" r="0" b="0"/>
                <wp:wrapNone/>
                <wp:docPr id="7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246E7" w:rsidRDefault="00862FC5" w:rsidP="00A246E7">
                            <w:pP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  <w:t>MEASURABLE</w:t>
                            </w:r>
                          </w:p>
                          <w:p w:rsidR="00A246E7" w:rsidRPr="00DA4CC0" w:rsidRDefault="00A246E7" w:rsidP="00A246E7">
                            <w:pP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0;text-align:left;margin-left:360.55pt;margin-top:9.9pt;width:105pt;height:21pt;z-index:-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" stroked="f">
                <v:textbox>
                  <w:txbxContent>
                    <w:p w:rsidR="00A246E7" w:rsidRDefault="00862FC5" w:rsidP="00A246E7">
                      <w:pP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  <w:t>MEASURABLE</w:t>
                      </w:r>
                    </w:p>
                    <w:p w:rsidR="00A246E7" w:rsidRPr="00DA4CC0" w:rsidRDefault="00A246E7" w:rsidP="00A246E7">
                      <w:pP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A4CC0"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7B6B507" wp14:editId="574B7C5F">
                <wp:simplePos x="0" y="0"/>
                <wp:positionH relativeFrom="column">
                  <wp:posOffset>-554355</wp:posOffset>
                </wp:positionH>
                <wp:positionV relativeFrom="paragraph">
                  <wp:posOffset>53975</wp:posOffset>
                </wp:positionV>
                <wp:extent cx="1276350" cy="638175"/>
                <wp:effectExtent l="0" t="0" r="0" b="9525"/>
                <wp:wrapNone/>
                <wp:docPr id="5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638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CC0" w:rsidRDefault="00137E5B" w:rsidP="00137E5B">
                            <w:pPr>
                              <w:jc w:val="center"/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  <w:t>DIGITAL</w:t>
                            </w:r>
                          </w:p>
                          <w:p w:rsidR="00137E5B" w:rsidRPr="00DA4CC0" w:rsidRDefault="00137E5B" w:rsidP="00137E5B">
                            <w:pPr>
                              <w:jc w:val="center"/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  <w:t>FOOTPRINT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-43.65pt;margin-top:4.25pt;width:100.5pt;height:50.2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" stroked="f">
                <v:textbox>
                  <w:txbxContent>
                    <w:p w:rsidR="00DA4CC0" w:rsidRDefault="00137E5B" w:rsidP="00137E5B">
                      <w:pPr>
                        <w:jc w:val="center"/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  <w:t>DIGITAL</w:t>
                      </w:r>
                    </w:p>
                    <w:p w:rsidR="00137E5B" w:rsidRPr="00DA4CC0" w:rsidRDefault="00137E5B" w:rsidP="00137E5B">
                      <w:pPr>
                        <w:jc w:val="center"/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  <w:t>FOOTPRINT</w:t>
                      </w:r>
                    </w:p>
                  </w:txbxContent>
                </v:textbox>
              </v:shape>
            </w:pict>
          </mc:Fallback>
        </mc:AlternateContent>
      </w:r>
    </w:p>
    <w:p w:rsidR="008B20AA" w:rsidRDefault="00C05FB1" w:rsidP="00A31936">
      <w:pPr>
        <w:ind w:left="360"/>
        <w:rPr>
          <w:rFonts w:ascii="Ubuntu" w:hAnsi="Ubuntu" w:cstheme="minorHAnsi"/>
          <w:b/>
          <w:color w:val="FF0000"/>
        </w:rPr>
      </w:pPr>
      <w:r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3944B69" wp14:editId="2B1DDAC1">
                <wp:simplePos x="0" y="0"/>
                <wp:positionH relativeFrom="column">
                  <wp:posOffset>4226560</wp:posOffset>
                </wp:positionH>
                <wp:positionV relativeFrom="paragraph">
                  <wp:posOffset>90805</wp:posOffset>
                </wp:positionV>
                <wp:extent cx="304800" cy="0"/>
                <wp:effectExtent l="0" t="133350" r="0" b="171450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00" cy="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8" o:spid="_x0000_s1026" type="#_x0000_t32" style="position:absolute;margin-left:332.8pt;margin-top:7.15pt;width:24pt;height:0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" strokecolor="red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33F9CF8" wp14:editId="6A75C85B">
                <wp:simplePos x="0" y="0"/>
                <wp:positionH relativeFrom="column">
                  <wp:posOffset>721360</wp:posOffset>
                </wp:positionH>
                <wp:positionV relativeFrom="paragraph">
                  <wp:posOffset>93980</wp:posOffset>
                </wp:positionV>
                <wp:extent cx="581025" cy="0"/>
                <wp:effectExtent l="0" t="133350" r="0" b="171450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1025" cy="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7" o:spid="_x0000_s1026" type="#_x0000_t32" style="position:absolute;margin-left:56.8pt;margin-top:7.4pt;width:45.75pt;height:0;flip:x y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" strokecolor="red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8B20AA" w:rsidP="00A31936">
      <w:pPr>
        <w:ind w:left="360"/>
        <w:rPr>
          <w:rFonts w:ascii="Ubuntu" w:hAnsi="Ubuntu" w:cstheme="minorHAnsi"/>
          <w:b/>
          <w:color w:val="FF0000"/>
        </w:rPr>
      </w:pPr>
    </w:p>
    <w:p w:rsidR="008B20AA" w:rsidRDefault="004A1844" w:rsidP="00A31936">
      <w:pPr>
        <w:ind w:left="360"/>
        <w:rPr>
          <w:rFonts w:ascii="Ubuntu" w:hAnsi="Ubuntu" w:cstheme="minorHAnsi"/>
          <w:b/>
          <w:color w:val="FF0000"/>
        </w:rPr>
      </w:pPr>
      <w:r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19207ED" wp14:editId="2A46BAA2">
                <wp:simplePos x="0" y="0"/>
                <wp:positionH relativeFrom="column">
                  <wp:posOffset>3845560</wp:posOffset>
                </wp:positionH>
                <wp:positionV relativeFrom="paragraph">
                  <wp:posOffset>60325</wp:posOffset>
                </wp:positionV>
                <wp:extent cx="285750" cy="542290"/>
                <wp:effectExtent l="57150" t="38100" r="76200" b="86360"/>
                <wp:wrapNone/>
                <wp:docPr id="53" name="Straight Arrow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54229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3" o:spid="_x0000_s1026" type="#_x0000_t32" style="position:absolute;margin-left:302.8pt;margin-top:4.75pt;width:22.5pt;height:42.7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" strokecolor="red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  <w:r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5EC5308" wp14:editId="063A4B62">
                <wp:simplePos x="0" y="0"/>
                <wp:positionH relativeFrom="column">
                  <wp:posOffset>1254760</wp:posOffset>
                </wp:positionH>
                <wp:positionV relativeFrom="paragraph">
                  <wp:posOffset>97155</wp:posOffset>
                </wp:positionV>
                <wp:extent cx="533400" cy="914400"/>
                <wp:effectExtent l="57150" t="38100" r="38100" b="95250"/>
                <wp:wrapNone/>
                <wp:docPr id="49" name="Straight Arrow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400" cy="91440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9" o:spid="_x0000_s1026" type="#_x0000_t32" style="position:absolute;margin-left:98.8pt;margin-top:7.65pt;width:42pt;height:1in;flip:x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" strokecolor="red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</w:p>
    <w:p w:rsidR="0000787C" w:rsidRDefault="0000787C" w:rsidP="00A31936">
      <w:pPr>
        <w:ind w:left="360"/>
        <w:rPr>
          <w:rFonts w:ascii="Ubuntu" w:hAnsi="Ubuntu" w:cstheme="minorHAnsi"/>
          <w:b/>
          <w:color w:val="FF0000"/>
        </w:rPr>
      </w:pPr>
    </w:p>
    <w:p w:rsidR="0000787C" w:rsidRDefault="0000787C" w:rsidP="00A31936">
      <w:pPr>
        <w:ind w:left="360"/>
        <w:rPr>
          <w:rFonts w:ascii="Ubuntu" w:hAnsi="Ubuntu" w:cstheme="minorHAnsi"/>
          <w:b/>
          <w:color w:val="FF0000"/>
        </w:rPr>
      </w:pPr>
    </w:p>
    <w:p w:rsidR="0000787C" w:rsidRDefault="00DA4CC0" w:rsidP="00A31936">
      <w:pPr>
        <w:ind w:left="360"/>
        <w:rPr>
          <w:rFonts w:ascii="Ubuntu" w:hAnsi="Ubuntu" w:cstheme="minorHAnsi"/>
          <w:b/>
          <w:color w:val="FF0000"/>
        </w:rPr>
      </w:pPr>
      <w:r w:rsidRPr="00DA4CC0"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C554563" wp14:editId="3E539CB0">
                <wp:simplePos x="0" y="0"/>
                <wp:positionH relativeFrom="column">
                  <wp:posOffset>4817110</wp:posOffset>
                </wp:positionH>
                <wp:positionV relativeFrom="paragraph">
                  <wp:posOffset>141605</wp:posOffset>
                </wp:positionV>
                <wp:extent cx="904875" cy="495300"/>
                <wp:effectExtent l="0" t="0" r="9525" b="0"/>
                <wp:wrapNone/>
                <wp:docPr id="7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CC0" w:rsidRPr="00DA4CC0" w:rsidRDefault="00DA4CC0" w:rsidP="007C6814">
                            <w:pPr>
                              <w:jc w:val="center"/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379.3pt;margin-top:11.15pt;width:71.25pt;height:39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" stroked="f">
                <v:textbox>
                  <w:txbxContent>
                    <w:p w:rsidR="00DA4CC0" w:rsidRPr="00DA4CC0" w:rsidRDefault="00DA4CC0" w:rsidP="007C6814">
                      <w:pPr>
                        <w:jc w:val="center"/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0787C" w:rsidRDefault="00137E5B" w:rsidP="00A31936">
      <w:pPr>
        <w:ind w:left="360"/>
        <w:rPr>
          <w:rFonts w:ascii="Ubuntu" w:hAnsi="Ubuntu" w:cstheme="minorHAnsi"/>
          <w:b/>
          <w:color w:val="FF0000"/>
        </w:rPr>
      </w:pPr>
      <w:r w:rsidRPr="00DA4CC0"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6E7391F4" wp14:editId="62B32869">
                <wp:simplePos x="0" y="0"/>
                <wp:positionH relativeFrom="column">
                  <wp:posOffset>3474085</wp:posOffset>
                </wp:positionH>
                <wp:positionV relativeFrom="paragraph">
                  <wp:posOffset>48895</wp:posOffset>
                </wp:positionV>
                <wp:extent cx="1504950" cy="26670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7E5B" w:rsidRPr="00DA4CC0" w:rsidRDefault="00137E5B" w:rsidP="00137E5B">
                            <w:pP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  <w:t>PRESENTATION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273.55pt;margin-top:3.85pt;width:118.5pt;height:21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" stroked="f">
                <v:textbox>
                  <w:txbxContent>
                    <w:p w:rsidR="00137E5B" w:rsidRPr="00DA4CC0" w:rsidRDefault="00137E5B" w:rsidP="00137E5B">
                      <w:pP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  <w:t>PRESENTATION</w:t>
                      </w:r>
                    </w:p>
                  </w:txbxContent>
                </v:textbox>
              </v:shape>
            </w:pict>
          </mc:Fallback>
        </mc:AlternateContent>
      </w:r>
    </w:p>
    <w:p w:rsidR="0000787C" w:rsidRDefault="0000787C" w:rsidP="00A31936">
      <w:pPr>
        <w:ind w:left="360"/>
        <w:rPr>
          <w:rFonts w:ascii="Ubuntu" w:hAnsi="Ubuntu" w:cstheme="minorHAnsi"/>
          <w:b/>
          <w:color w:val="FF0000"/>
        </w:rPr>
      </w:pPr>
    </w:p>
    <w:p w:rsidR="00AB7E40" w:rsidRDefault="00137E5B" w:rsidP="00AB7E40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 w:rsidRPr="00DA4CC0">
        <w:rPr>
          <w:rFonts w:ascii="Ubuntu" w:hAnsi="Ubuntu" w:cstheme="minorHAnsi"/>
          <w:b/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21CED3C" wp14:editId="5AC61174">
                <wp:simplePos x="0" y="0"/>
                <wp:positionH relativeFrom="column">
                  <wp:posOffset>521335</wp:posOffset>
                </wp:positionH>
                <wp:positionV relativeFrom="paragraph">
                  <wp:posOffset>167640</wp:posOffset>
                </wp:positionV>
                <wp:extent cx="1400175" cy="266700"/>
                <wp:effectExtent l="0" t="0" r="9525" b="0"/>
                <wp:wrapNone/>
                <wp:docPr id="6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01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4CC0" w:rsidRPr="00DA4CC0" w:rsidRDefault="00137E5B" w:rsidP="00DA4CC0">
                            <w:pP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  <w:t>COMMUNITY</w:t>
                            </w:r>
                            <w:r w:rsidR="00DA4CC0">
                              <w:rPr>
                                <w:rFonts w:ascii="Ubuntu" w:hAnsi="Ubuntu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left:0;text-align:left;margin-left:41.05pt;margin-top:13.2pt;width:110.25pt;height:21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" stroked="f">
                <v:textbox>
                  <w:txbxContent>
                    <w:p w:rsidR="00DA4CC0" w:rsidRPr="00DA4CC0" w:rsidRDefault="00137E5B" w:rsidP="00DA4CC0">
                      <w:pP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  <w:t>COMMUNITY</w:t>
                      </w:r>
                      <w:r w:rsidR="00DA4CC0">
                        <w:rPr>
                          <w:rFonts w:ascii="Ubuntu" w:hAnsi="Ubuntu"/>
                          <w:b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34260B" w:rsidRDefault="0034260B" w:rsidP="00617D50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50B4B" w:rsidRDefault="00231876" w:rsidP="00617D50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>
        <w:rPr>
          <w:rFonts w:ascii="Ubuntu" w:hAnsi="Ubuntu" w:cstheme="minorHAnsi"/>
          <w:b/>
          <w:color w:val="FF0000"/>
          <w:sz w:val="28"/>
          <w:szCs w:val="28"/>
        </w:rPr>
        <w:lastRenderedPageBreak/>
        <w:t>PROMOTION</w:t>
      </w:r>
    </w:p>
    <w:p w:rsidR="00421188" w:rsidRPr="00525D85" w:rsidRDefault="00421188" w:rsidP="00617D50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50B4B" w:rsidRPr="00A31936" w:rsidRDefault="00850B4B" w:rsidP="00850B4B">
      <w:pPr>
        <w:jc w:val="center"/>
        <w:rPr>
          <w:rFonts w:ascii="Ubuntu" w:hAnsi="Ubuntu" w:cstheme="minorHAnsi"/>
        </w:rPr>
      </w:pPr>
    </w:p>
    <w:p w:rsidR="00850B4B" w:rsidRDefault="00B03542" w:rsidP="00421188">
      <w:pPr>
        <w:ind w:firstLine="360"/>
        <w:rPr>
          <w:rFonts w:ascii="Ubuntu" w:hAnsi="Ubuntu" w:cstheme="minorHAnsi"/>
          <w:b/>
        </w:rPr>
      </w:pPr>
      <w:r w:rsidRPr="00421188">
        <w:rPr>
          <w:rFonts w:ascii="Ubuntu" w:hAnsi="Ubuntu" w:cstheme="minorHAnsi"/>
          <w:b/>
        </w:rPr>
        <w:t>We</w:t>
      </w:r>
      <w:r w:rsidR="00850B4B" w:rsidRPr="00421188">
        <w:rPr>
          <w:rFonts w:ascii="Ubuntu" w:hAnsi="Ubuntu" w:cstheme="minorHAnsi"/>
          <w:b/>
        </w:rPr>
        <w:t xml:space="preserve"> know</w:t>
      </w:r>
      <w:r w:rsidR="00850B4B" w:rsidRPr="00243F52">
        <w:rPr>
          <w:rFonts w:ascii="Ubuntu" w:hAnsi="Ubuntu" w:cstheme="minorHAnsi"/>
          <w:b/>
        </w:rPr>
        <w:t xml:space="preserve"> </w:t>
      </w:r>
      <w:r w:rsidR="00243F52" w:rsidRPr="00243F52">
        <w:rPr>
          <w:rFonts w:ascii="Ubuntu" w:hAnsi="Ubuntu" w:cstheme="minorHAnsi"/>
          <w:b/>
        </w:rPr>
        <w:t>WHAT</w:t>
      </w:r>
      <w:r w:rsidR="00850B4B" w:rsidRPr="00421188">
        <w:rPr>
          <w:rFonts w:ascii="Ubuntu" w:hAnsi="Ubuntu" w:cstheme="minorHAnsi"/>
          <w:b/>
        </w:rPr>
        <w:t xml:space="preserve"> customers </w:t>
      </w:r>
      <w:r w:rsidR="00850B4B" w:rsidRPr="00243F52">
        <w:rPr>
          <w:rFonts w:ascii="Ubuntu" w:hAnsi="Ubuntu" w:cstheme="minorHAnsi"/>
          <w:b/>
        </w:rPr>
        <w:t>WANT</w:t>
      </w:r>
      <w:r w:rsidRPr="00421188">
        <w:rPr>
          <w:rFonts w:ascii="Ubuntu" w:hAnsi="Ubuntu" w:cstheme="minorHAnsi"/>
          <w:b/>
        </w:rPr>
        <w:t xml:space="preserve"> when they visit </w:t>
      </w:r>
      <w:r w:rsidRPr="00421188">
        <w:rPr>
          <w:rFonts w:ascii="Ubuntu" w:hAnsi="Ubuntu" w:cstheme="minorHAnsi"/>
          <w:b/>
          <w:i/>
        </w:rPr>
        <w:t>your</w:t>
      </w:r>
      <w:r w:rsidRPr="00421188">
        <w:rPr>
          <w:rFonts w:ascii="Ubuntu" w:hAnsi="Ubuntu" w:cstheme="minorHAnsi"/>
          <w:b/>
        </w:rPr>
        <w:t xml:space="preserve"> centre</w:t>
      </w:r>
    </w:p>
    <w:p w:rsidR="0034260B" w:rsidRPr="00421188" w:rsidRDefault="0034260B" w:rsidP="00421188">
      <w:pPr>
        <w:ind w:firstLine="360"/>
        <w:rPr>
          <w:rFonts w:ascii="Ubuntu" w:hAnsi="Ubuntu" w:cstheme="minorHAnsi"/>
          <w:b/>
        </w:rPr>
      </w:pPr>
    </w:p>
    <w:p w:rsidR="00850B4B" w:rsidRDefault="00850B4B" w:rsidP="00850B4B">
      <w:pPr>
        <w:rPr>
          <w:rFonts w:ascii="Ubuntu" w:hAnsi="Ubuntu" w:cstheme="minorHAnsi"/>
        </w:rPr>
      </w:pPr>
    </w:p>
    <w:p w:rsidR="00850B4B" w:rsidRDefault="00421188" w:rsidP="00850B4B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noProof/>
          <w:lang w:eastAsia="en-AU"/>
        </w:rPr>
        <w:drawing>
          <wp:anchor distT="0" distB="0" distL="114300" distR="114300" simplePos="0" relativeHeight="251795456" behindDoc="1" locked="0" layoutInCell="1" allowOverlap="1" wp14:anchorId="0EF844B5" wp14:editId="657096F6">
            <wp:simplePos x="0" y="0"/>
            <wp:positionH relativeFrom="column">
              <wp:posOffset>3026410</wp:posOffset>
            </wp:positionH>
            <wp:positionV relativeFrom="paragraph">
              <wp:posOffset>60960</wp:posOffset>
            </wp:positionV>
            <wp:extent cx="2091690" cy="2168525"/>
            <wp:effectExtent l="0" t="0" r="3810" b="3175"/>
            <wp:wrapNone/>
            <wp:docPr id="32" name="Picture 32" descr="http://www.insidethemindoftheshopper.com/images/2011-08-21_robot-shop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nsidethemindoftheshopper.com/images/2011-08-21_robot-shopper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216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0B4B">
        <w:rPr>
          <w:rFonts w:ascii="Ubuntu" w:hAnsi="Ubuntu" w:cstheme="minorHAnsi"/>
        </w:rPr>
        <w:t>Buzz-activated shoppers</w:t>
      </w:r>
    </w:p>
    <w:p w:rsidR="00617D50" w:rsidRDefault="00617D50" w:rsidP="00617D50">
      <w:pPr>
        <w:pStyle w:val="ListParagraph"/>
        <w:rPr>
          <w:rFonts w:ascii="Ubuntu" w:hAnsi="Ubuntu" w:cstheme="minorHAnsi"/>
        </w:rPr>
      </w:pPr>
    </w:p>
    <w:p w:rsidR="00850B4B" w:rsidRDefault="00850B4B" w:rsidP="00850B4B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Autopilot shoppers</w:t>
      </w:r>
    </w:p>
    <w:p w:rsidR="00617D50" w:rsidRDefault="00617D50" w:rsidP="00617D50">
      <w:pPr>
        <w:pStyle w:val="ListParagraph"/>
        <w:rPr>
          <w:rFonts w:ascii="Ubuntu" w:hAnsi="Ubuntu" w:cstheme="minorHAnsi"/>
        </w:rPr>
      </w:pPr>
    </w:p>
    <w:p w:rsidR="00850B4B" w:rsidRDefault="00850B4B" w:rsidP="00850B4B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Bargain-activated shoppers</w:t>
      </w:r>
    </w:p>
    <w:p w:rsidR="00617D50" w:rsidRDefault="00617D50" w:rsidP="00617D50">
      <w:pPr>
        <w:pStyle w:val="ListParagraph"/>
        <w:rPr>
          <w:rFonts w:ascii="Ubuntu" w:hAnsi="Ubuntu" w:cstheme="minorHAnsi"/>
        </w:rPr>
      </w:pPr>
    </w:p>
    <w:p w:rsidR="00850B4B" w:rsidRPr="00850B4B" w:rsidRDefault="00850B4B" w:rsidP="00850B4B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Variety-activated shopper</w:t>
      </w:r>
      <w:r w:rsidR="00EF6A88">
        <w:rPr>
          <w:rFonts w:ascii="Ubuntu" w:hAnsi="Ubuntu" w:cstheme="minorHAnsi"/>
        </w:rPr>
        <w:t>s</w:t>
      </w:r>
    </w:p>
    <w:p w:rsidR="00850B4B" w:rsidRDefault="00850B4B" w:rsidP="00850B4B">
      <w:pPr>
        <w:rPr>
          <w:rFonts w:ascii="Ubuntu" w:hAnsi="Ubuntu" w:cstheme="minorHAnsi"/>
        </w:rPr>
      </w:pPr>
    </w:p>
    <w:p w:rsidR="00850B4B" w:rsidRDefault="00850B4B" w:rsidP="00850B4B">
      <w:pPr>
        <w:rPr>
          <w:rFonts w:ascii="Ubuntu" w:hAnsi="Ubuntu" w:cstheme="minorHAnsi"/>
        </w:rPr>
      </w:pPr>
    </w:p>
    <w:p w:rsidR="00421188" w:rsidRDefault="00421188" w:rsidP="00850B4B">
      <w:pPr>
        <w:rPr>
          <w:rFonts w:ascii="Ubuntu" w:hAnsi="Ubuntu" w:cstheme="minorHAnsi"/>
        </w:rPr>
      </w:pPr>
    </w:p>
    <w:p w:rsidR="00421188" w:rsidRDefault="00421188" w:rsidP="00850B4B">
      <w:pPr>
        <w:rPr>
          <w:rFonts w:ascii="Ubuntu" w:hAnsi="Ubuntu" w:cstheme="minorHAnsi"/>
        </w:rPr>
      </w:pPr>
    </w:p>
    <w:p w:rsidR="00421188" w:rsidRDefault="00421188" w:rsidP="00850B4B">
      <w:pPr>
        <w:rPr>
          <w:rFonts w:ascii="Ubuntu" w:hAnsi="Ubuntu" w:cstheme="minorHAnsi"/>
        </w:rPr>
      </w:pPr>
    </w:p>
    <w:p w:rsidR="00F41EB3" w:rsidRDefault="00850B4B" w:rsidP="00850B4B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EC9022" wp14:editId="7B624842">
                <wp:simplePos x="0" y="0"/>
                <wp:positionH relativeFrom="column">
                  <wp:posOffset>518160</wp:posOffset>
                </wp:positionH>
                <wp:positionV relativeFrom="paragraph">
                  <wp:posOffset>46990</wp:posOffset>
                </wp:positionV>
                <wp:extent cx="336550" cy="45085"/>
                <wp:effectExtent l="0" t="19050" r="44450" b="31115"/>
                <wp:wrapNone/>
                <wp:docPr id="22" name="Right Arrow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2" o:spid="_x0000_s1026" type="#_x0000_t13" style="position:absolute;margin-left:40.8pt;margin-top:3.7pt;width:26.5pt;height:3.5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</w:r>
      <w:r w:rsidR="00F41EB3">
        <w:rPr>
          <w:rFonts w:ascii="Ubuntu" w:hAnsi="Ubuntu" w:cstheme="minorHAnsi"/>
        </w:rPr>
        <w:t>Grand Openings</w:t>
      </w:r>
    </w:p>
    <w:p w:rsidR="00F41EB3" w:rsidRDefault="00F41EB3" w:rsidP="00850B4B">
      <w:pPr>
        <w:rPr>
          <w:rFonts w:ascii="Ubuntu" w:hAnsi="Ubuntu" w:cstheme="minorHAnsi"/>
        </w:rPr>
      </w:pPr>
    </w:p>
    <w:p w:rsidR="00850B4B" w:rsidRDefault="00F41EB3" w:rsidP="00F41EB3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22975CBD" wp14:editId="23CD956E">
                <wp:simplePos x="0" y="0"/>
                <wp:positionH relativeFrom="column">
                  <wp:posOffset>518160</wp:posOffset>
                </wp:positionH>
                <wp:positionV relativeFrom="paragraph">
                  <wp:posOffset>60960</wp:posOffset>
                </wp:positionV>
                <wp:extent cx="336550" cy="45085"/>
                <wp:effectExtent l="0" t="19050" r="44450" b="31115"/>
                <wp:wrapNone/>
                <wp:docPr id="11" name="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11" o:spid="_x0000_s1026" type="#_x0000_t13" style="position:absolute;margin-left:40.8pt;margin-top:4.8pt;width:26.5pt;height:3.5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" adj="20153" fillcolor="#00b050" strokecolor="#00b050" strokeweight="2pt"/>
            </w:pict>
          </mc:Fallback>
        </mc:AlternateContent>
      </w:r>
      <w:r w:rsidR="00850B4B">
        <w:rPr>
          <w:rFonts w:ascii="Ubuntu" w:hAnsi="Ubuntu" w:cstheme="minorHAnsi"/>
        </w:rPr>
        <w:t>Competitions</w:t>
      </w:r>
    </w:p>
    <w:p w:rsidR="00850B4B" w:rsidRDefault="00850B4B" w:rsidP="00850B4B">
      <w:pPr>
        <w:rPr>
          <w:rFonts w:ascii="Ubuntu" w:hAnsi="Ubuntu" w:cstheme="minorHAnsi"/>
        </w:rPr>
      </w:pPr>
    </w:p>
    <w:p w:rsidR="00850B4B" w:rsidRDefault="00850B4B" w:rsidP="00850B4B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047AF900" wp14:editId="7CAF3390">
                <wp:simplePos x="0" y="0"/>
                <wp:positionH relativeFrom="column">
                  <wp:posOffset>518160</wp:posOffset>
                </wp:positionH>
                <wp:positionV relativeFrom="paragraph">
                  <wp:posOffset>57150</wp:posOffset>
                </wp:positionV>
                <wp:extent cx="336550" cy="45085"/>
                <wp:effectExtent l="0" t="19050" r="44450" b="31115"/>
                <wp:wrapNone/>
                <wp:docPr id="23" name="Right Arr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3" o:spid="_x0000_s1026" type="#_x0000_t13" style="position:absolute;margin-left:40.8pt;margin-top:4.5pt;width:26.5pt;height:3.5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Giveaways</w:t>
      </w:r>
    </w:p>
    <w:p w:rsidR="00850B4B" w:rsidRDefault="00850B4B" w:rsidP="00850B4B">
      <w:pPr>
        <w:ind w:left="720" w:firstLine="720"/>
        <w:rPr>
          <w:rFonts w:ascii="Ubuntu" w:hAnsi="Ubuntu" w:cstheme="minorHAnsi"/>
        </w:rPr>
      </w:pPr>
    </w:p>
    <w:p w:rsidR="00850B4B" w:rsidRDefault="00850B4B" w:rsidP="00850B4B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85A0EDA" wp14:editId="61F89EA1">
                <wp:simplePos x="0" y="0"/>
                <wp:positionH relativeFrom="column">
                  <wp:posOffset>518160</wp:posOffset>
                </wp:positionH>
                <wp:positionV relativeFrom="paragraph">
                  <wp:posOffset>60960</wp:posOffset>
                </wp:positionV>
                <wp:extent cx="336550" cy="45085"/>
                <wp:effectExtent l="0" t="19050" r="44450" b="31115"/>
                <wp:wrapNone/>
                <wp:docPr id="24" name="Right Arrow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4" o:spid="_x0000_s1026" type="#_x0000_t13" style="position:absolute;margin-left:40.8pt;margin-top:4.8pt;width:26.5pt;height:3.5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 xml:space="preserve">School holiday activities </w:t>
      </w:r>
    </w:p>
    <w:p w:rsidR="00850B4B" w:rsidRDefault="00850B4B" w:rsidP="00850B4B">
      <w:pPr>
        <w:ind w:left="720" w:firstLine="720"/>
        <w:rPr>
          <w:rFonts w:ascii="Ubuntu" w:hAnsi="Ubuntu" w:cstheme="minorHAnsi"/>
        </w:rPr>
      </w:pPr>
    </w:p>
    <w:p w:rsidR="00850B4B" w:rsidRDefault="00850B4B" w:rsidP="00850B4B">
      <w:pPr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19EA73BD" wp14:editId="5266C6B1">
                <wp:simplePos x="0" y="0"/>
                <wp:positionH relativeFrom="column">
                  <wp:posOffset>518160</wp:posOffset>
                </wp:positionH>
                <wp:positionV relativeFrom="paragraph">
                  <wp:posOffset>64770</wp:posOffset>
                </wp:positionV>
                <wp:extent cx="336550" cy="45085"/>
                <wp:effectExtent l="0" t="19050" r="44450" b="31115"/>
                <wp:wrapNone/>
                <wp:docPr id="25" name="Right Arrow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" o:spid="_x0000_s1026" type="#_x0000_t13" style="position:absolute;margin-left:40.8pt;margin-top:5.1pt;width:26.5pt;height:3.5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Christmas</w:t>
      </w:r>
      <w:r w:rsidR="00B16987">
        <w:rPr>
          <w:rFonts w:ascii="Ubuntu" w:hAnsi="Ubuntu" w:cstheme="minorHAnsi"/>
        </w:rPr>
        <w:t xml:space="preserve"> </w:t>
      </w:r>
      <w:r>
        <w:rPr>
          <w:rFonts w:ascii="Ubuntu" w:hAnsi="Ubuntu" w:cstheme="minorHAnsi"/>
        </w:rPr>
        <w:t>/</w:t>
      </w:r>
      <w:r w:rsidR="00B16987">
        <w:rPr>
          <w:rFonts w:ascii="Ubuntu" w:hAnsi="Ubuntu" w:cstheme="minorHAnsi"/>
        </w:rPr>
        <w:t xml:space="preserve"> </w:t>
      </w:r>
      <w:r>
        <w:rPr>
          <w:rFonts w:ascii="Ubuntu" w:hAnsi="Ubuntu" w:cstheme="minorHAnsi"/>
        </w:rPr>
        <w:t>Easter</w:t>
      </w:r>
      <w:r w:rsidR="00B16987">
        <w:rPr>
          <w:rFonts w:ascii="Ubuntu" w:hAnsi="Ubuntu" w:cstheme="minorHAnsi"/>
        </w:rPr>
        <w:t xml:space="preserve"> </w:t>
      </w:r>
      <w:r>
        <w:rPr>
          <w:rFonts w:ascii="Ubuntu" w:hAnsi="Ubuntu" w:cstheme="minorHAnsi"/>
        </w:rPr>
        <w:t>/</w:t>
      </w:r>
      <w:r w:rsidR="00B16987">
        <w:rPr>
          <w:rFonts w:ascii="Ubuntu" w:hAnsi="Ubuntu" w:cstheme="minorHAnsi"/>
        </w:rPr>
        <w:t xml:space="preserve"> </w:t>
      </w:r>
      <w:r>
        <w:rPr>
          <w:rFonts w:ascii="Ubuntu" w:hAnsi="Ubuntu" w:cstheme="minorHAnsi"/>
        </w:rPr>
        <w:t>Mother’s Day</w:t>
      </w:r>
      <w:r w:rsidR="0008543E">
        <w:rPr>
          <w:rFonts w:ascii="Ubuntu" w:hAnsi="Ubuntu" w:cstheme="minorHAnsi"/>
        </w:rPr>
        <w:t xml:space="preserve"> </w:t>
      </w:r>
      <w:r>
        <w:rPr>
          <w:rFonts w:ascii="Ubuntu" w:hAnsi="Ubuntu" w:cstheme="minorHAnsi"/>
        </w:rPr>
        <w:t>/</w:t>
      </w:r>
      <w:r w:rsidR="0008543E">
        <w:rPr>
          <w:rFonts w:ascii="Ubuntu" w:hAnsi="Ubuntu" w:cstheme="minorHAnsi"/>
        </w:rPr>
        <w:t xml:space="preserve"> </w:t>
      </w:r>
      <w:proofErr w:type="spellStart"/>
      <w:r w:rsidR="00B16987">
        <w:rPr>
          <w:rFonts w:ascii="Ubuntu" w:hAnsi="Ubuntu" w:cstheme="minorHAnsi"/>
        </w:rPr>
        <w:t>Aus</w:t>
      </w:r>
      <w:proofErr w:type="spellEnd"/>
      <w:r w:rsidR="00B16987">
        <w:rPr>
          <w:rFonts w:ascii="Ubuntu" w:hAnsi="Ubuntu" w:cstheme="minorHAnsi"/>
        </w:rPr>
        <w:t xml:space="preserve"> Day / </w:t>
      </w:r>
      <w:r>
        <w:rPr>
          <w:rFonts w:ascii="Ubuntu" w:hAnsi="Ubuntu" w:cstheme="minorHAnsi"/>
        </w:rPr>
        <w:t>seasonal / updatable</w:t>
      </w:r>
    </w:p>
    <w:p w:rsidR="00850B4B" w:rsidRDefault="00850B4B" w:rsidP="00850B4B">
      <w:pPr>
        <w:ind w:left="1440"/>
        <w:rPr>
          <w:rFonts w:ascii="Ubuntu" w:hAnsi="Ubuntu" w:cstheme="minorHAnsi"/>
        </w:rPr>
      </w:pPr>
    </w:p>
    <w:p w:rsidR="00850B4B" w:rsidRDefault="00850B4B" w:rsidP="00850B4B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BE15482" wp14:editId="1E73E1C2">
                <wp:simplePos x="0" y="0"/>
                <wp:positionH relativeFrom="column">
                  <wp:posOffset>518160</wp:posOffset>
                </wp:positionH>
                <wp:positionV relativeFrom="paragraph">
                  <wp:posOffset>53340</wp:posOffset>
                </wp:positionV>
                <wp:extent cx="336550" cy="45085"/>
                <wp:effectExtent l="0" t="19050" r="44450" b="31115"/>
                <wp:wrapNone/>
                <wp:docPr id="26" name="Right Arrow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6" o:spid="_x0000_s1026" type="#_x0000_t13" style="position:absolute;margin-left:40.8pt;margin-top:4.2pt;width:26.5pt;height:3.5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 xml:space="preserve">Interactivity </w:t>
      </w:r>
    </w:p>
    <w:p w:rsidR="00850B4B" w:rsidRDefault="00850B4B" w:rsidP="00850B4B">
      <w:pPr>
        <w:ind w:left="720" w:firstLine="720"/>
        <w:rPr>
          <w:rFonts w:ascii="Ubuntu" w:hAnsi="Ubuntu" w:cstheme="minorHAnsi"/>
        </w:rPr>
      </w:pPr>
    </w:p>
    <w:p w:rsidR="00421188" w:rsidRDefault="00850B4B" w:rsidP="002424C9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E1D9D71" wp14:editId="112DC861">
                <wp:simplePos x="0" y="0"/>
                <wp:positionH relativeFrom="column">
                  <wp:posOffset>518160</wp:posOffset>
                </wp:positionH>
                <wp:positionV relativeFrom="paragraph">
                  <wp:posOffset>50800</wp:posOffset>
                </wp:positionV>
                <wp:extent cx="336550" cy="45085"/>
                <wp:effectExtent l="0" t="19050" r="44450" b="31115"/>
                <wp:wrapNone/>
                <wp:docPr id="43" name="Right Arrow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3" o:spid="_x0000_s1026" type="#_x0000_t13" style="position:absolute;margin-left:40.8pt;margin-top:4pt;width:26.5pt;height:3.5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Management / Promotion of sales</w:t>
      </w:r>
    </w:p>
    <w:p w:rsidR="00421188" w:rsidRDefault="00F572F5" w:rsidP="00850B4B">
      <w:pPr>
        <w:ind w:left="720" w:firstLine="720"/>
        <w:rPr>
          <w:rFonts w:ascii="Ubuntu" w:hAnsi="Ubuntu" w:cstheme="minorHAnsi"/>
        </w:rPr>
      </w:pPr>
      <w:r>
        <w:rPr>
          <w:noProof/>
          <w:lang w:eastAsia="en-AU"/>
        </w:rPr>
        <w:drawing>
          <wp:inline distT="0" distB="0" distL="0" distR="0" wp14:anchorId="00FB67F7" wp14:editId="1E330C98">
            <wp:extent cx="3076575" cy="3067709"/>
            <wp:effectExtent l="0" t="0" r="0" b="0"/>
            <wp:docPr id="78" name="Picture 78" descr="http://fontainemarketing.com/blog/wp-content/uploads/2011/09/promo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ontainemarketing.com/blog/wp-content/uploads/2011/09/promotio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3067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1936" w:rsidRDefault="00231876" w:rsidP="0034260B">
      <w:pPr>
        <w:ind w:left="360"/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>
        <w:rPr>
          <w:rFonts w:ascii="Ubuntu" w:hAnsi="Ubuntu" w:cstheme="minorHAnsi"/>
          <w:b/>
          <w:color w:val="FF0000"/>
          <w:sz w:val="28"/>
          <w:szCs w:val="28"/>
        </w:rPr>
        <w:lastRenderedPageBreak/>
        <w:t>DIGITAL</w:t>
      </w:r>
    </w:p>
    <w:p w:rsidR="00421188" w:rsidRPr="00C560FA" w:rsidRDefault="00421188" w:rsidP="00C560FA">
      <w:pPr>
        <w:ind w:left="360"/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C97F2E" w:rsidRPr="00C97F2E" w:rsidRDefault="00C97F2E" w:rsidP="00C97F2E">
      <w:pPr>
        <w:ind w:left="360"/>
        <w:rPr>
          <w:rFonts w:ascii="Ubuntu" w:hAnsi="Ubuntu" w:cstheme="minorHAnsi"/>
          <w:color w:val="FF0000"/>
        </w:rPr>
      </w:pPr>
    </w:p>
    <w:p w:rsidR="00C97F2E" w:rsidRDefault="00C97F2E" w:rsidP="007524A4">
      <w:pPr>
        <w:ind w:firstLine="720"/>
        <w:rPr>
          <w:rFonts w:ascii="Ubuntu" w:hAnsi="Ubuntu" w:cstheme="minorHAnsi"/>
          <w:b/>
        </w:rPr>
      </w:pPr>
      <w:r w:rsidRPr="00C97F2E">
        <w:rPr>
          <w:rFonts w:ascii="Ubuntu" w:hAnsi="Ubuntu" w:cstheme="minorHAnsi"/>
          <w:b/>
        </w:rPr>
        <w:t xml:space="preserve">Is </w:t>
      </w:r>
      <w:r w:rsidRPr="000643B2">
        <w:rPr>
          <w:rFonts w:ascii="Ubuntu" w:hAnsi="Ubuntu" w:cstheme="minorHAnsi"/>
          <w:b/>
          <w:i/>
        </w:rPr>
        <w:t>your</w:t>
      </w:r>
      <w:r w:rsidR="00243F52">
        <w:rPr>
          <w:rFonts w:ascii="Ubuntu" w:hAnsi="Ubuntu" w:cstheme="minorHAnsi"/>
          <w:b/>
        </w:rPr>
        <w:t xml:space="preserve"> centre connected?</w:t>
      </w:r>
    </w:p>
    <w:p w:rsidR="007524A4" w:rsidRPr="007524A4" w:rsidRDefault="007524A4" w:rsidP="007524A4">
      <w:pPr>
        <w:ind w:firstLine="720"/>
        <w:rPr>
          <w:rFonts w:ascii="Ubuntu" w:hAnsi="Ubuntu" w:cstheme="minorHAnsi"/>
          <w:b/>
        </w:rPr>
      </w:pPr>
    </w:p>
    <w:p w:rsidR="00C97F2E" w:rsidRDefault="00C97F2E" w:rsidP="00C97F2E">
      <w:pPr>
        <w:ind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C0A8CBC" wp14:editId="6BC60187">
                <wp:simplePos x="0" y="0"/>
                <wp:positionH relativeFrom="column">
                  <wp:posOffset>60960</wp:posOffset>
                </wp:positionH>
                <wp:positionV relativeFrom="paragraph">
                  <wp:posOffset>57785</wp:posOffset>
                </wp:positionV>
                <wp:extent cx="336550" cy="45085"/>
                <wp:effectExtent l="0" t="19050" r="44450" b="31115"/>
                <wp:wrapNone/>
                <wp:docPr id="13" name="Right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13" o:spid="_x0000_s1026" type="#_x0000_t13" style="position:absolute;margin-left:4.8pt;margin-top:4.55pt;width:26.5pt;height:3.5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Website production, design, implementation, maintenance</w:t>
      </w:r>
    </w:p>
    <w:p w:rsidR="00243F52" w:rsidRDefault="00243F52" w:rsidP="00C97F2E">
      <w:pPr>
        <w:ind w:firstLine="720"/>
        <w:rPr>
          <w:rFonts w:ascii="Ubuntu" w:hAnsi="Ubuntu" w:cstheme="minorHAnsi"/>
        </w:rPr>
      </w:pPr>
    </w:p>
    <w:p w:rsidR="00C97F2E" w:rsidRDefault="00C97F2E" w:rsidP="00C97F2E">
      <w:pPr>
        <w:ind w:firstLine="720"/>
        <w:rPr>
          <w:rFonts w:ascii="Ubuntu" w:hAnsi="Ubuntu" w:cstheme="minorHAnsi"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C97F2E" w:rsidRDefault="00343D72" w:rsidP="00243F52">
      <w:pPr>
        <w:rPr>
          <w:rFonts w:ascii="Ubuntu" w:hAnsi="Ubuntu" w:cstheme="minorHAnsi"/>
          <w:b/>
        </w:rPr>
      </w:pPr>
      <w:r>
        <w:rPr>
          <w:rFonts w:ascii="Ubuntu" w:hAnsi="Ubuntu" w:cstheme="minorHAnsi"/>
          <w:b/>
        </w:rPr>
        <w:t>SEO</w:t>
      </w:r>
      <w:r w:rsidR="00C97F2E" w:rsidRPr="000643B2">
        <w:rPr>
          <w:rFonts w:ascii="Ubuntu" w:hAnsi="Ubuntu" w:cstheme="minorHAnsi"/>
          <w:b/>
        </w:rPr>
        <w:t xml:space="preserve"> </w:t>
      </w:r>
      <w:bookmarkStart w:id="0" w:name="_GoBack"/>
      <w:bookmarkEnd w:id="0"/>
      <w:r w:rsidR="0080055E">
        <w:rPr>
          <w:rFonts w:ascii="Ubuntu" w:hAnsi="Ubuntu" w:cstheme="minorHAnsi"/>
          <w:b/>
        </w:rPr>
        <w:t>(Search Engine Optimisation)</w:t>
      </w:r>
      <w:r w:rsidR="001713EC">
        <w:rPr>
          <w:rFonts w:ascii="Ubuntu" w:hAnsi="Ubuntu" w:cstheme="minorHAnsi"/>
          <w:b/>
        </w:rPr>
        <w:t xml:space="preserve"> / SEM (Search Engine Marketing)</w:t>
      </w:r>
    </w:p>
    <w:p w:rsidR="000643B2" w:rsidRDefault="000643B2" w:rsidP="00C97F2E">
      <w:pPr>
        <w:ind w:firstLine="720"/>
        <w:rPr>
          <w:rFonts w:ascii="Ubuntu" w:hAnsi="Ubuntu" w:cstheme="minorHAnsi"/>
          <w:b/>
        </w:rPr>
      </w:pPr>
    </w:p>
    <w:p w:rsidR="000643B2" w:rsidRDefault="00DF114D" w:rsidP="000643B2">
      <w:pPr>
        <w:ind w:left="720"/>
        <w:rPr>
          <w:rFonts w:ascii="Ubuntu" w:hAnsi="Ubuntu" w:cstheme="minorHAnsi"/>
        </w:rPr>
      </w:pPr>
      <w:r>
        <w:rPr>
          <w:rFonts w:ascii="Ubuntu" w:hAnsi="Ubuntu" w:cstheme="minorHAnsi"/>
        </w:rPr>
        <w:t>O</w:t>
      </w:r>
      <w:r w:rsidR="000643B2">
        <w:rPr>
          <w:rFonts w:ascii="Ubuntu" w:hAnsi="Ubuntu" w:cstheme="minorHAnsi"/>
        </w:rPr>
        <w:t xml:space="preserve">ver 88% of Australians have </w:t>
      </w:r>
      <w:r w:rsidR="00AB4B81">
        <w:rPr>
          <w:rFonts w:ascii="Ubuntu" w:hAnsi="Ubuntu" w:cstheme="minorHAnsi"/>
        </w:rPr>
        <w:t>access to internet ALL THE TIME</w:t>
      </w:r>
      <w:r>
        <w:rPr>
          <w:rFonts w:ascii="Ubuntu" w:hAnsi="Ubuntu" w:cstheme="minorHAnsi"/>
        </w:rPr>
        <w:t xml:space="preserve"> – search </w:t>
      </w:r>
      <w:r w:rsidRPr="00DF114D">
        <w:rPr>
          <w:rFonts w:ascii="Ubuntu" w:hAnsi="Ubuntu" w:cstheme="minorHAnsi"/>
          <w:i/>
        </w:rPr>
        <w:t>your</w:t>
      </w:r>
      <w:r>
        <w:rPr>
          <w:rFonts w:ascii="Ubuntu" w:hAnsi="Ubuntu" w:cstheme="minorHAnsi"/>
        </w:rPr>
        <w:t xml:space="preserve"> centre – opening hours – tenants – specials – parking – access </w:t>
      </w:r>
    </w:p>
    <w:p w:rsidR="00243F52" w:rsidRDefault="00243F52" w:rsidP="000643B2">
      <w:pPr>
        <w:ind w:left="720"/>
        <w:rPr>
          <w:rFonts w:ascii="Ubuntu" w:hAnsi="Ubuntu" w:cstheme="minorHAnsi"/>
        </w:rPr>
      </w:pPr>
    </w:p>
    <w:p w:rsidR="000643B2" w:rsidRDefault="000643B2" w:rsidP="000643B2">
      <w:pPr>
        <w:ind w:left="720"/>
        <w:rPr>
          <w:rFonts w:ascii="Ubuntu" w:hAnsi="Ubuntu" w:cstheme="minorHAnsi"/>
        </w:rPr>
      </w:pPr>
    </w:p>
    <w:p w:rsidR="000643B2" w:rsidRDefault="000643B2" w:rsidP="000643B2">
      <w:pPr>
        <w:ind w:left="720"/>
        <w:rPr>
          <w:rFonts w:ascii="Ubuntu" w:hAnsi="Ubuntu" w:cstheme="minorHAnsi"/>
        </w:rPr>
      </w:pPr>
      <w:r>
        <w:rPr>
          <w:rFonts w:ascii="Ubuntu" w:hAnsi="Ubuntu" w:cstheme="minorHAnsi"/>
        </w:rPr>
        <w:t xml:space="preserve">Make a digital footprint for </w:t>
      </w:r>
      <w:r w:rsidRPr="000643B2">
        <w:rPr>
          <w:rFonts w:ascii="Ubuntu" w:hAnsi="Ubuntu" w:cstheme="minorHAnsi"/>
          <w:i/>
        </w:rPr>
        <w:t>your</w:t>
      </w:r>
      <w:r>
        <w:rPr>
          <w:rFonts w:ascii="Ubuntu" w:hAnsi="Ubuntu" w:cstheme="minorHAnsi"/>
        </w:rPr>
        <w:t xml:space="preserve"> centre – critical for commercial success in the next generation – make </w:t>
      </w:r>
      <w:r w:rsidRPr="000643B2">
        <w:rPr>
          <w:rFonts w:ascii="Ubuntu" w:hAnsi="Ubuntu" w:cstheme="minorHAnsi"/>
          <w:i/>
        </w:rPr>
        <w:t>your</w:t>
      </w:r>
      <w:r>
        <w:rPr>
          <w:rFonts w:ascii="Ubuntu" w:hAnsi="Ubuntu" w:cstheme="minorHAnsi"/>
        </w:rPr>
        <w:t xml:space="preserve"> centre</w:t>
      </w:r>
      <w:r w:rsidR="00A46FF4">
        <w:rPr>
          <w:rFonts w:ascii="Ubuntu" w:hAnsi="Ubuntu" w:cstheme="minorHAnsi"/>
        </w:rPr>
        <w:t xml:space="preserve"> visible online by employing digital marketing</w:t>
      </w:r>
      <w:r>
        <w:rPr>
          <w:rFonts w:ascii="Ubuntu" w:hAnsi="Ubuntu" w:cstheme="minorHAnsi"/>
        </w:rPr>
        <w:t xml:space="preserve"> strategies</w:t>
      </w:r>
    </w:p>
    <w:p w:rsidR="00243F52" w:rsidRDefault="00243F52" w:rsidP="000643B2">
      <w:pPr>
        <w:ind w:left="720"/>
        <w:rPr>
          <w:rFonts w:ascii="Ubuntu" w:hAnsi="Ubuntu" w:cstheme="minorHAnsi"/>
        </w:rPr>
      </w:pPr>
    </w:p>
    <w:p w:rsidR="000643B2" w:rsidRDefault="000643B2" w:rsidP="000643B2">
      <w:pPr>
        <w:ind w:left="720"/>
        <w:rPr>
          <w:rFonts w:ascii="Ubuntu" w:hAnsi="Ubuntu" w:cstheme="minorHAnsi"/>
        </w:rPr>
      </w:pPr>
    </w:p>
    <w:p w:rsidR="00C97F2E" w:rsidRDefault="000643B2" w:rsidP="000643B2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F0BE350" wp14:editId="061C7817">
                <wp:simplePos x="0" y="0"/>
                <wp:positionH relativeFrom="column">
                  <wp:posOffset>486410</wp:posOffset>
                </wp:positionH>
                <wp:positionV relativeFrom="paragraph">
                  <wp:posOffset>54610</wp:posOffset>
                </wp:positionV>
                <wp:extent cx="336550" cy="45085"/>
                <wp:effectExtent l="0" t="19050" r="44450" b="31115"/>
                <wp:wrapNone/>
                <wp:docPr id="14" name="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14" o:spid="_x0000_s1026" type="#_x0000_t13" style="position:absolute;margin-left:38.3pt;margin-top:4.3pt;width:26.5pt;height:3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" adj="20153" fillcolor="#00b050" strokecolor="#00b050" strokeweight="2pt"/>
            </w:pict>
          </mc:Fallback>
        </mc:AlternateContent>
      </w:r>
      <w:r w:rsidR="0057263E">
        <w:rPr>
          <w:rFonts w:ascii="Ubuntu" w:hAnsi="Ubuntu" w:cstheme="minorHAnsi"/>
        </w:rPr>
        <w:t>I</w:t>
      </w:r>
      <w:r>
        <w:rPr>
          <w:rFonts w:ascii="Ubuntu" w:hAnsi="Ubuntu" w:cstheme="minorHAnsi"/>
        </w:rPr>
        <w:t>mproves visibility</w:t>
      </w:r>
    </w:p>
    <w:p w:rsidR="00A31936" w:rsidRDefault="00A31936" w:rsidP="000643B2">
      <w:pPr>
        <w:ind w:left="720" w:firstLine="720"/>
        <w:rPr>
          <w:rFonts w:ascii="Ubuntu" w:hAnsi="Ubuntu" w:cstheme="minorHAnsi"/>
        </w:rPr>
      </w:pPr>
    </w:p>
    <w:p w:rsidR="000643B2" w:rsidRDefault="000643B2" w:rsidP="000643B2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D37BFEF" wp14:editId="2ECAE26E">
                <wp:simplePos x="0" y="0"/>
                <wp:positionH relativeFrom="column">
                  <wp:posOffset>486410</wp:posOffset>
                </wp:positionH>
                <wp:positionV relativeFrom="paragraph">
                  <wp:posOffset>64770</wp:posOffset>
                </wp:positionV>
                <wp:extent cx="336550" cy="45085"/>
                <wp:effectExtent l="0" t="19050" r="44450" b="31115"/>
                <wp:wrapNone/>
                <wp:docPr id="15" name="Right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15" o:spid="_x0000_s1026" type="#_x0000_t13" style="position:absolute;margin-left:38.3pt;margin-top:5.1pt;width:26.5pt;height:3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" adj="20153" fillcolor="#00b050" strokecolor="#00b050" strokeweight="2pt"/>
            </w:pict>
          </mc:Fallback>
        </mc:AlternateContent>
      </w:r>
      <w:r w:rsidR="0057263E">
        <w:rPr>
          <w:rFonts w:ascii="Ubuntu" w:hAnsi="Ubuntu" w:cstheme="minorHAnsi"/>
        </w:rPr>
        <w:t>M</w:t>
      </w:r>
      <w:r>
        <w:rPr>
          <w:rFonts w:ascii="Ubuntu" w:hAnsi="Ubuntu" w:cstheme="minorHAnsi"/>
        </w:rPr>
        <w:t>aintains competitive edge</w:t>
      </w:r>
    </w:p>
    <w:p w:rsidR="00A31936" w:rsidRDefault="00A31936" w:rsidP="000643B2">
      <w:pPr>
        <w:ind w:left="720" w:firstLine="720"/>
        <w:rPr>
          <w:rFonts w:ascii="Ubuntu" w:hAnsi="Ubuntu" w:cstheme="minorHAnsi"/>
        </w:rPr>
      </w:pPr>
    </w:p>
    <w:p w:rsidR="000643B2" w:rsidRDefault="000643B2" w:rsidP="000643B2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85D6F0D" wp14:editId="737A1E6F">
                <wp:simplePos x="0" y="0"/>
                <wp:positionH relativeFrom="column">
                  <wp:posOffset>486410</wp:posOffset>
                </wp:positionH>
                <wp:positionV relativeFrom="paragraph">
                  <wp:posOffset>68580</wp:posOffset>
                </wp:positionV>
                <wp:extent cx="336550" cy="45085"/>
                <wp:effectExtent l="0" t="19050" r="44450" b="31115"/>
                <wp:wrapNone/>
                <wp:docPr id="16" name="Right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16" o:spid="_x0000_s1026" type="#_x0000_t13" style="position:absolute;margin-left:38.3pt;margin-top:5.4pt;width:26.5pt;height:3.5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" adj="20153" fillcolor="#00b050" strokecolor="#00b050" strokeweight="2pt"/>
            </w:pict>
          </mc:Fallback>
        </mc:AlternateContent>
      </w:r>
      <w:r w:rsidR="0057263E">
        <w:rPr>
          <w:rFonts w:ascii="Ubuntu" w:hAnsi="Ubuntu" w:cstheme="minorHAnsi"/>
        </w:rPr>
        <w:t>T</w:t>
      </w:r>
      <w:r>
        <w:rPr>
          <w:rFonts w:ascii="Ubuntu" w:hAnsi="Ubuntu" w:cstheme="minorHAnsi"/>
        </w:rPr>
        <w:t>argeted marketing</w:t>
      </w:r>
    </w:p>
    <w:p w:rsidR="00A31936" w:rsidRDefault="00A31936" w:rsidP="000643B2">
      <w:pPr>
        <w:ind w:left="720" w:firstLine="720"/>
        <w:rPr>
          <w:rFonts w:ascii="Ubuntu" w:hAnsi="Ubuntu" w:cstheme="minorHAnsi"/>
        </w:rPr>
      </w:pPr>
    </w:p>
    <w:p w:rsidR="00243F52" w:rsidRDefault="000643B2" w:rsidP="000643B2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79FEB67" wp14:editId="4D16D6A3">
                <wp:simplePos x="0" y="0"/>
                <wp:positionH relativeFrom="column">
                  <wp:posOffset>486410</wp:posOffset>
                </wp:positionH>
                <wp:positionV relativeFrom="paragraph">
                  <wp:posOffset>66040</wp:posOffset>
                </wp:positionV>
                <wp:extent cx="336550" cy="45085"/>
                <wp:effectExtent l="0" t="19050" r="44450" b="31115"/>
                <wp:wrapNone/>
                <wp:docPr id="17" name="Right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17" o:spid="_x0000_s1026" type="#_x0000_t13" style="position:absolute;margin-left:38.3pt;margin-top:5.2pt;width:26.5pt;height:3.5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" adj="20153" fillcolor="#00b050" strokecolor="#00b050" strokeweight="2pt"/>
            </w:pict>
          </mc:Fallback>
        </mc:AlternateContent>
      </w:r>
      <w:r w:rsidR="0057263E">
        <w:rPr>
          <w:rFonts w:ascii="Ubuntu" w:hAnsi="Ubuntu" w:cstheme="minorHAnsi"/>
        </w:rPr>
        <w:t>O</w:t>
      </w:r>
      <w:r>
        <w:rPr>
          <w:rFonts w:ascii="Ubuntu" w:hAnsi="Ubuntu" w:cstheme="minorHAnsi"/>
        </w:rPr>
        <w:t>ptimise search terms</w:t>
      </w:r>
    </w:p>
    <w:p w:rsidR="00231E3E" w:rsidRDefault="00231E3E" w:rsidP="000643B2">
      <w:pPr>
        <w:ind w:left="720" w:firstLine="720"/>
        <w:rPr>
          <w:rFonts w:ascii="Ubuntu" w:hAnsi="Ubuntu" w:cstheme="minorHAnsi"/>
        </w:rPr>
      </w:pPr>
    </w:p>
    <w:p w:rsidR="00231E3E" w:rsidRDefault="00231E3E" w:rsidP="000643B2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D692DBB" wp14:editId="070C4045">
                <wp:simplePos x="0" y="0"/>
                <wp:positionH relativeFrom="column">
                  <wp:posOffset>486410</wp:posOffset>
                </wp:positionH>
                <wp:positionV relativeFrom="paragraph">
                  <wp:posOffset>57785</wp:posOffset>
                </wp:positionV>
                <wp:extent cx="336550" cy="45085"/>
                <wp:effectExtent l="0" t="19050" r="44450" b="31115"/>
                <wp:wrapNone/>
                <wp:docPr id="12" name="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12" o:spid="_x0000_s1026" type="#_x0000_t13" style="position:absolute;margin-left:38.3pt;margin-top:4.55pt;width:26.5pt;height:3.5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Lead generation / goal conversion</w:t>
      </w:r>
    </w:p>
    <w:p w:rsidR="00D87AD6" w:rsidRDefault="00D87AD6" w:rsidP="000643B2">
      <w:pPr>
        <w:ind w:left="720" w:firstLine="720"/>
        <w:rPr>
          <w:rFonts w:ascii="Ubuntu" w:hAnsi="Ubuntu" w:cstheme="minorHAnsi"/>
        </w:rPr>
      </w:pPr>
    </w:p>
    <w:p w:rsidR="00A31936" w:rsidRDefault="00D87AD6" w:rsidP="00D87AD6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01B058C4" wp14:editId="654A0B5A">
                <wp:simplePos x="0" y="0"/>
                <wp:positionH relativeFrom="column">
                  <wp:posOffset>486410</wp:posOffset>
                </wp:positionH>
                <wp:positionV relativeFrom="paragraph">
                  <wp:posOffset>43180</wp:posOffset>
                </wp:positionV>
                <wp:extent cx="336550" cy="45085"/>
                <wp:effectExtent l="0" t="19050" r="44450" b="31115"/>
                <wp:wrapNone/>
                <wp:docPr id="34" name="Right Arrow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34" o:spid="_x0000_s1026" type="#_x0000_t13" style="position:absolute;margin-left:38.3pt;margin-top:3.4pt;width:26.5pt;height:3.5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E – Commerce</w:t>
      </w:r>
    </w:p>
    <w:p w:rsidR="00D87AD6" w:rsidRDefault="00D87AD6" w:rsidP="00D87AD6">
      <w:pPr>
        <w:ind w:left="720" w:firstLine="720"/>
        <w:rPr>
          <w:rFonts w:ascii="Ubuntu" w:hAnsi="Ubuntu" w:cstheme="minorHAnsi"/>
        </w:rPr>
      </w:pPr>
    </w:p>
    <w:p w:rsidR="00A31936" w:rsidRDefault="00A31936" w:rsidP="000643B2">
      <w:pPr>
        <w:ind w:left="720" w:firstLine="720"/>
        <w:rPr>
          <w:rFonts w:ascii="Ubuntu" w:hAnsi="Ubuntu" w:cstheme="minorHAnsi"/>
        </w:rPr>
      </w:pPr>
    </w:p>
    <w:p w:rsidR="00A31936" w:rsidRDefault="00A45ECA" w:rsidP="000643B2">
      <w:pPr>
        <w:ind w:left="720" w:firstLine="720"/>
        <w:rPr>
          <w:rFonts w:ascii="Ubuntu" w:hAnsi="Ubuntu" w:cstheme="minorHAnsi"/>
        </w:rPr>
      </w:pPr>
      <w:r>
        <w:rPr>
          <w:noProof/>
          <w:lang w:eastAsia="en-AU"/>
        </w:rPr>
        <w:drawing>
          <wp:anchor distT="0" distB="0" distL="114300" distR="114300" simplePos="0" relativeHeight="251796480" behindDoc="1" locked="0" layoutInCell="1" allowOverlap="1">
            <wp:simplePos x="0" y="0"/>
            <wp:positionH relativeFrom="column">
              <wp:posOffset>442113</wp:posOffset>
            </wp:positionH>
            <wp:positionV relativeFrom="paragraph">
              <wp:posOffset>115570</wp:posOffset>
            </wp:positionV>
            <wp:extent cx="4667740" cy="2562225"/>
            <wp:effectExtent l="0" t="0" r="0" b="0"/>
            <wp:wrapNone/>
            <wp:docPr id="48" name="Picture 48" descr="http://www.fireflytech.co/wp-content/uploads/2010/11/seo-flow-chart-on-blackbo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fireflytech.co/wp-content/uploads/2010/11/seo-flow-chart-on-blackboard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191" cy="256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1936" w:rsidRDefault="00A31936" w:rsidP="00A31936">
      <w:pPr>
        <w:ind w:left="720" w:firstLine="720"/>
        <w:rPr>
          <w:rFonts w:ascii="Ubuntu" w:hAnsi="Ubuntu" w:cstheme="minorHAnsi"/>
        </w:rPr>
      </w:pPr>
    </w:p>
    <w:p w:rsidR="00A31936" w:rsidRDefault="00A31936" w:rsidP="000643B2">
      <w:pPr>
        <w:ind w:left="720" w:firstLine="720"/>
        <w:rPr>
          <w:rFonts w:ascii="Ubuntu" w:hAnsi="Ubuntu" w:cstheme="minorHAnsi"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243F52" w:rsidRDefault="00243F52" w:rsidP="007B0702">
      <w:pPr>
        <w:ind w:firstLine="720"/>
        <w:rPr>
          <w:rFonts w:ascii="Ubuntu" w:hAnsi="Ubuntu" w:cstheme="minorHAnsi"/>
          <w:b/>
        </w:rPr>
      </w:pPr>
    </w:p>
    <w:p w:rsidR="000643B2" w:rsidRPr="00B03542" w:rsidRDefault="00E07272" w:rsidP="007B0702">
      <w:pPr>
        <w:ind w:firstLine="720"/>
        <w:rPr>
          <w:rFonts w:ascii="Ubuntu" w:hAnsi="Ubuntu" w:cstheme="minorHAnsi"/>
        </w:rPr>
      </w:pPr>
      <w:r>
        <w:rPr>
          <w:rFonts w:ascii="Ubuntu" w:hAnsi="Ubuntu" w:cstheme="minorHAnsi"/>
          <w:b/>
        </w:rPr>
        <w:t>SMO</w:t>
      </w:r>
      <w:r w:rsidR="006D28A6">
        <w:rPr>
          <w:rFonts w:ascii="Ubuntu" w:hAnsi="Ubuntu" w:cstheme="minorHAnsi"/>
          <w:b/>
        </w:rPr>
        <w:t xml:space="preserve"> (Social Medial Optimisation)</w:t>
      </w:r>
    </w:p>
    <w:p w:rsidR="00A31936" w:rsidRPr="000643B2" w:rsidRDefault="00A31936" w:rsidP="000643B2">
      <w:pPr>
        <w:rPr>
          <w:rFonts w:ascii="Ubuntu" w:hAnsi="Ubuntu" w:cstheme="minorHAnsi"/>
          <w:b/>
        </w:rPr>
      </w:pPr>
    </w:p>
    <w:p w:rsidR="000643B2" w:rsidRDefault="000643B2" w:rsidP="000643B2">
      <w:pPr>
        <w:rPr>
          <w:rFonts w:ascii="Ubuntu" w:hAnsi="Ubuntu" w:cstheme="minorHAnsi"/>
        </w:rPr>
      </w:pPr>
    </w:p>
    <w:p w:rsidR="000643B2" w:rsidRDefault="000643B2" w:rsidP="000643B2">
      <w:pPr>
        <w:rPr>
          <w:rFonts w:ascii="Ubuntu" w:hAnsi="Ubuntu" w:cstheme="minorHAnsi"/>
        </w:rPr>
      </w:pPr>
      <w:r>
        <w:rPr>
          <w:rFonts w:ascii="Ubuntu" w:hAnsi="Ubuntu" w:cstheme="minorHAnsi"/>
        </w:rPr>
        <w:tab/>
        <w:t>9 million Australians ch</w:t>
      </w:r>
      <w:r w:rsidR="00BF7D3A">
        <w:rPr>
          <w:rFonts w:ascii="Ubuntu" w:hAnsi="Ubuntu" w:cstheme="minorHAnsi"/>
        </w:rPr>
        <w:t xml:space="preserve">eck FACEBOOK daily – 7.3million </w:t>
      </w:r>
      <w:r>
        <w:rPr>
          <w:rFonts w:ascii="Ubuntu" w:hAnsi="Ubuntu" w:cstheme="minorHAnsi"/>
        </w:rPr>
        <w:t>on their phone!</w:t>
      </w:r>
    </w:p>
    <w:p w:rsidR="00A31936" w:rsidRDefault="00A31936" w:rsidP="000643B2">
      <w:pPr>
        <w:rPr>
          <w:rFonts w:ascii="Ubuntu" w:hAnsi="Ubuntu" w:cstheme="minorHAnsi"/>
        </w:rPr>
      </w:pPr>
    </w:p>
    <w:p w:rsidR="000643B2" w:rsidRDefault="000643B2" w:rsidP="000643B2">
      <w:pPr>
        <w:rPr>
          <w:rFonts w:ascii="Ubuntu" w:hAnsi="Ubuntu" w:cstheme="minorHAnsi"/>
        </w:rPr>
      </w:pPr>
    </w:p>
    <w:p w:rsidR="000643B2" w:rsidRDefault="000643B2" w:rsidP="000643B2">
      <w:pPr>
        <w:rPr>
          <w:rFonts w:ascii="Ubuntu" w:hAnsi="Ubuntu" w:cstheme="minorHAnsi"/>
        </w:rPr>
      </w:pPr>
      <w:r>
        <w:rPr>
          <w:rFonts w:ascii="Ubuntu" w:hAnsi="Ubuntu" w:cstheme="minorHAnsi"/>
        </w:rPr>
        <w:tab/>
      </w:r>
      <w:r w:rsidRPr="000643B2">
        <w:rPr>
          <w:rFonts w:ascii="Ubuntu" w:hAnsi="Ubuntu" w:cstheme="minorHAnsi"/>
          <w:b/>
        </w:rPr>
        <w:t xml:space="preserve">Is </w:t>
      </w:r>
      <w:r w:rsidRPr="00181F61">
        <w:rPr>
          <w:rFonts w:ascii="Ubuntu" w:hAnsi="Ubuntu" w:cstheme="minorHAnsi"/>
          <w:b/>
          <w:i/>
        </w:rPr>
        <w:t>your</w:t>
      </w:r>
      <w:r w:rsidRPr="000643B2">
        <w:rPr>
          <w:rFonts w:ascii="Ubuntu" w:hAnsi="Ubuntu" w:cstheme="minorHAnsi"/>
          <w:b/>
        </w:rPr>
        <w:t xml:space="preserve"> centre on Facebook?</w:t>
      </w:r>
      <w:r>
        <w:rPr>
          <w:rFonts w:ascii="Ubuntu" w:hAnsi="Ubuntu" w:cstheme="minorHAnsi"/>
        </w:rPr>
        <w:t xml:space="preserve">  Twitter?  </w:t>
      </w:r>
      <w:proofErr w:type="spellStart"/>
      <w:proofErr w:type="gramStart"/>
      <w:r>
        <w:rPr>
          <w:rFonts w:ascii="Ubuntu" w:hAnsi="Ubuntu" w:cstheme="minorHAnsi"/>
        </w:rPr>
        <w:t>Instagram</w:t>
      </w:r>
      <w:proofErr w:type="spellEnd"/>
      <w:r>
        <w:rPr>
          <w:rFonts w:ascii="Ubuntu" w:hAnsi="Ubuntu" w:cstheme="minorHAnsi"/>
        </w:rPr>
        <w:t>?</w:t>
      </w:r>
      <w:proofErr w:type="gramEnd"/>
      <w:r>
        <w:rPr>
          <w:rFonts w:ascii="Ubuntu" w:hAnsi="Ubuntu" w:cstheme="minorHAnsi"/>
        </w:rPr>
        <w:t xml:space="preserve">  </w:t>
      </w:r>
      <w:proofErr w:type="spellStart"/>
      <w:proofErr w:type="gramStart"/>
      <w:r>
        <w:rPr>
          <w:rFonts w:ascii="Ubuntu" w:hAnsi="Ubuntu" w:cstheme="minorHAnsi"/>
        </w:rPr>
        <w:t>Pinterest</w:t>
      </w:r>
      <w:proofErr w:type="spellEnd"/>
      <w:r>
        <w:rPr>
          <w:rFonts w:ascii="Ubuntu" w:hAnsi="Ubuntu" w:cstheme="minorHAnsi"/>
        </w:rPr>
        <w:t>?</w:t>
      </w:r>
      <w:proofErr w:type="gramEnd"/>
      <w:r>
        <w:rPr>
          <w:rFonts w:ascii="Ubuntu" w:hAnsi="Ubuntu" w:cstheme="minorHAnsi"/>
        </w:rPr>
        <w:t xml:space="preserve">  </w:t>
      </w:r>
      <w:proofErr w:type="spellStart"/>
      <w:proofErr w:type="gramStart"/>
      <w:r>
        <w:rPr>
          <w:rFonts w:ascii="Ubuntu" w:hAnsi="Ubuntu" w:cstheme="minorHAnsi"/>
        </w:rPr>
        <w:t>LinkdIn</w:t>
      </w:r>
      <w:proofErr w:type="spellEnd"/>
      <w:r>
        <w:rPr>
          <w:rFonts w:ascii="Ubuntu" w:hAnsi="Ubuntu" w:cstheme="minorHAnsi"/>
        </w:rPr>
        <w:t>?</w:t>
      </w:r>
      <w:proofErr w:type="gramEnd"/>
    </w:p>
    <w:p w:rsidR="00A31936" w:rsidRDefault="00A31936" w:rsidP="000643B2">
      <w:pPr>
        <w:rPr>
          <w:rFonts w:ascii="Ubuntu" w:hAnsi="Ubuntu" w:cstheme="minorHAnsi"/>
        </w:rPr>
      </w:pPr>
    </w:p>
    <w:p w:rsidR="0057263E" w:rsidRDefault="0057263E" w:rsidP="000643B2">
      <w:pPr>
        <w:rPr>
          <w:rFonts w:ascii="Ubuntu" w:hAnsi="Ubuntu" w:cstheme="minorHAnsi"/>
        </w:rPr>
      </w:pPr>
    </w:p>
    <w:p w:rsidR="000643B2" w:rsidRDefault="0057263E" w:rsidP="0057263E">
      <w:pPr>
        <w:ind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0E65A45" wp14:editId="0021EFCC">
                <wp:simplePos x="0" y="0"/>
                <wp:positionH relativeFrom="column">
                  <wp:posOffset>60960</wp:posOffset>
                </wp:positionH>
                <wp:positionV relativeFrom="paragraph">
                  <wp:posOffset>51435</wp:posOffset>
                </wp:positionV>
                <wp:extent cx="336550" cy="45085"/>
                <wp:effectExtent l="0" t="19050" r="44450" b="31115"/>
                <wp:wrapNone/>
                <wp:docPr id="21" name="Right Arrow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1" o:spid="_x0000_s1026" type="#_x0000_t13" style="position:absolute;margin-left:4.8pt;margin-top:4.05pt;width:26.5pt;height:3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" adj="20153" fillcolor="#00b050" strokecolor="#00b050" strokeweight="2pt"/>
            </w:pict>
          </mc:Fallback>
        </mc:AlternateContent>
      </w:r>
      <w:r w:rsidR="000643B2">
        <w:rPr>
          <w:rFonts w:ascii="Ubuntu" w:hAnsi="Ubuntu" w:cstheme="minorHAnsi"/>
        </w:rPr>
        <w:t>Build a social profile – don’</w:t>
      </w:r>
      <w:r w:rsidR="00331DB3">
        <w:rPr>
          <w:rFonts w:ascii="Ubuntu" w:hAnsi="Ubuntu" w:cstheme="minorHAnsi"/>
        </w:rPr>
        <w:t>t get</w:t>
      </w:r>
      <w:r w:rsidR="00F104F8">
        <w:rPr>
          <w:rFonts w:ascii="Ubuntu" w:hAnsi="Ubuntu" w:cstheme="minorHAnsi"/>
        </w:rPr>
        <w:t xml:space="preserve"> left behind </w:t>
      </w:r>
    </w:p>
    <w:p w:rsidR="002C51D6" w:rsidRDefault="002C51D6" w:rsidP="0057263E">
      <w:pPr>
        <w:ind w:firstLine="720"/>
        <w:rPr>
          <w:rFonts w:ascii="Ubuntu" w:hAnsi="Ubuntu" w:cstheme="minorHAnsi"/>
        </w:rPr>
      </w:pPr>
    </w:p>
    <w:p w:rsidR="00E04040" w:rsidRDefault="00E04040" w:rsidP="0057263E">
      <w:pPr>
        <w:ind w:firstLine="720"/>
        <w:rPr>
          <w:rFonts w:ascii="Ubuntu" w:hAnsi="Ubuntu" w:cstheme="minorHAnsi"/>
        </w:rPr>
      </w:pPr>
    </w:p>
    <w:p w:rsidR="00A31936" w:rsidRDefault="00A31936" w:rsidP="002C51D6">
      <w:pPr>
        <w:ind w:firstLine="720"/>
        <w:jc w:val="center"/>
        <w:rPr>
          <w:rFonts w:ascii="Ubuntu" w:hAnsi="Ubuntu" w:cstheme="minorHAnsi"/>
        </w:rPr>
      </w:pPr>
    </w:p>
    <w:p w:rsidR="00F74243" w:rsidRDefault="00B86F43" w:rsidP="00B86F43">
      <w:pPr>
        <w:ind w:firstLine="720"/>
        <w:jc w:val="center"/>
        <w:rPr>
          <w:rFonts w:ascii="Ubuntu" w:hAnsi="Ubuntu" w:cstheme="minorHAnsi"/>
        </w:rPr>
      </w:pPr>
      <w:r>
        <w:rPr>
          <w:noProof/>
          <w:lang w:eastAsia="en-AU"/>
        </w:rPr>
        <w:drawing>
          <wp:inline distT="0" distB="0" distL="0" distR="0" wp14:anchorId="3DEA6387" wp14:editId="63F90151">
            <wp:extent cx="1933575" cy="1926151"/>
            <wp:effectExtent l="0" t="0" r="0" b="0"/>
            <wp:docPr id="54" name="Picture 54" descr="http://socialmediasorted.com/wp-content/uploads/social-me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ocialmediasorted.com/wp-content/uploads/social-medi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926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F43" w:rsidRDefault="00B86F43" w:rsidP="00B86F43">
      <w:pPr>
        <w:ind w:firstLine="720"/>
        <w:jc w:val="center"/>
        <w:rPr>
          <w:rFonts w:ascii="Ubuntu" w:hAnsi="Ubuntu" w:cstheme="minorHAnsi"/>
        </w:rPr>
      </w:pPr>
    </w:p>
    <w:p w:rsidR="0057263E" w:rsidRDefault="0057263E" w:rsidP="0057263E">
      <w:pPr>
        <w:ind w:firstLine="720"/>
        <w:rPr>
          <w:rFonts w:ascii="Ubuntu" w:hAnsi="Ubuntu" w:cstheme="minorHAnsi"/>
        </w:rPr>
      </w:pPr>
    </w:p>
    <w:p w:rsidR="000643B2" w:rsidRDefault="000643B2" w:rsidP="000643B2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D53020A" wp14:editId="34821F29">
                <wp:simplePos x="0" y="0"/>
                <wp:positionH relativeFrom="column">
                  <wp:posOffset>518160</wp:posOffset>
                </wp:positionH>
                <wp:positionV relativeFrom="paragraph">
                  <wp:posOffset>61595</wp:posOffset>
                </wp:positionV>
                <wp:extent cx="336550" cy="45085"/>
                <wp:effectExtent l="0" t="19050" r="44450" b="31115"/>
                <wp:wrapNone/>
                <wp:docPr id="18" name="Right Arrow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18" o:spid="_x0000_s1026" type="#_x0000_t13" style="position:absolute;margin-left:40.8pt;margin-top:4.85pt;width:26.5pt;height:3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</w:r>
      <w:r w:rsidR="0057263E">
        <w:rPr>
          <w:rFonts w:ascii="Ubuntu" w:hAnsi="Ubuntu" w:cstheme="minorHAnsi"/>
        </w:rPr>
        <w:t>Gather and manage</w:t>
      </w:r>
      <w:r>
        <w:rPr>
          <w:rFonts w:ascii="Ubuntu" w:hAnsi="Ubuntu" w:cstheme="minorHAnsi"/>
        </w:rPr>
        <w:t xml:space="preserve"> customer database</w:t>
      </w:r>
    </w:p>
    <w:p w:rsidR="00A31936" w:rsidRDefault="00A31936" w:rsidP="000643B2">
      <w:pPr>
        <w:rPr>
          <w:rFonts w:ascii="Ubuntu" w:hAnsi="Ubuntu" w:cstheme="minorHAnsi"/>
        </w:rPr>
      </w:pPr>
    </w:p>
    <w:p w:rsidR="000643B2" w:rsidRDefault="000643B2" w:rsidP="000643B2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EF24673" wp14:editId="2F85B2D3">
                <wp:simplePos x="0" y="0"/>
                <wp:positionH relativeFrom="column">
                  <wp:posOffset>518160</wp:posOffset>
                </wp:positionH>
                <wp:positionV relativeFrom="paragraph">
                  <wp:posOffset>52705</wp:posOffset>
                </wp:positionV>
                <wp:extent cx="336550" cy="45085"/>
                <wp:effectExtent l="0" t="19050" r="44450" b="31115"/>
                <wp:wrapNone/>
                <wp:docPr id="19" name="Right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19" o:spid="_x0000_s1026" type="#_x0000_t13" style="position:absolute;margin-left:40.8pt;margin-top:4.15pt;width:26.5pt;height:3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Promote giveaways and specials</w:t>
      </w:r>
    </w:p>
    <w:p w:rsidR="00A31936" w:rsidRDefault="00A31936" w:rsidP="000643B2">
      <w:pPr>
        <w:rPr>
          <w:rFonts w:ascii="Ubuntu" w:hAnsi="Ubuntu" w:cstheme="minorHAnsi"/>
        </w:rPr>
      </w:pPr>
    </w:p>
    <w:p w:rsidR="000643B2" w:rsidRDefault="000643B2" w:rsidP="000643B2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72A04AC" wp14:editId="620200EA">
                <wp:simplePos x="0" y="0"/>
                <wp:positionH relativeFrom="column">
                  <wp:posOffset>518160</wp:posOffset>
                </wp:positionH>
                <wp:positionV relativeFrom="paragraph">
                  <wp:posOffset>56515</wp:posOffset>
                </wp:positionV>
                <wp:extent cx="336550" cy="45085"/>
                <wp:effectExtent l="0" t="19050" r="44450" b="31115"/>
                <wp:wrapNone/>
                <wp:docPr id="20" name="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0" o:spid="_x0000_s1026" type="#_x0000_t13" style="position:absolute;margin-left:40.8pt;margin-top:4.45pt;width:26.5pt;height:3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Stay current - connect with customers on their chosen platform</w:t>
      </w:r>
    </w:p>
    <w:p w:rsidR="00B86F43" w:rsidRDefault="00B86F43" w:rsidP="000643B2">
      <w:pPr>
        <w:rPr>
          <w:rFonts w:ascii="Ubuntu" w:hAnsi="Ubuntu" w:cstheme="minorHAnsi"/>
        </w:rPr>
      </w:pPr>
    </w:p>
    <w:p w:rsidR="00B86F43" w:rsidRDefault="00B86F43" w:rsidP="000643B2">
      <w:pPr>
        <w:rPr>
          <w:rFonts w:ascii="Ubuntu" w:hAnsi="Ubuntu" w:cstheme="minorHAnsi"/>
        </w:rPr>
      </w:pPr>
    </w:p>
    <w:p w:rsidR="00B86F43" w:rsidRDefault="00B86F43" w:rsidP="000643B2">
      <w:pPr>
        <w:rPr>
          <w:rFonts w:ascii="Ubuntu" w:hAnsi="Ubuntu" w:cstheme="minorHAnsi"/>
        </w:rPr>
      </w:pPr>
    </w:p>
    <w:p w:rsidR="00A31936" w:rsidRDefault="00A31936" w:rsidP="000643B2">
      <w:pPr>
        <w:rPr>
          <w:rFonts w:ascii="Ubuntu" w:hAnsi="Ubuntu" w:cstheme="minorHAnsi"/>
        </w:rPr>
      </w:pPr>
    </w:p>
    <w:p w:rsidR="00A31936" w:rsidRDefault="00A31936" w:rsidP="000643B2">
      <w:pPr>
        <w:rPr>
          <w:rFonts w:ascii="Ubuntu" w:hAnsi="Ubuntu" w:cstheme="minorHAnsi"/>
        </w:rPr>
      </w:pPr>
    </w:p>
    <w:p w:rsidR="009603E2" w:rsidRDefault="00B86F43" w:rsidP="009603E2">
      <w:pPr>
        <w:jc w:val="center"/>
        <w:rPr>
          <w:rFonts w:ascii="Ubuntu" w:hAnsi="Ubuntu" w:cstheme="minorHAnsi"/>
        </w:rPr>
      </w:pPr>
      <w:r>
        <w:rPr>
          <w:noProof/>
          <w:lang w:eastAsia="en-AU"/>
        </w:rPr>
        <w:drawing>
          <wp:inline distT="0" distB="0" distL="0" distR="0" wp14:anchorId="45377107" wp14:editId="7AF7F0D5">
            <wp:extent cx="4105275" cy="1539170"/>
            <wp:effectExtent l="0" t="0" r="0" b="4445"/>
            <wp:docPr id="81" name="Picture 81" descr="http://nychandsontech.files.wordpress.com/2013/02/social-media-pic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nychandsontech.files.wordpress.com/2013/02/social-media-picture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5444" cy="1542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1D6" w:rsidRDefault="002C51D6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2C51D6" w:rsidRDefault="002C51D6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86F43" w:rsidRDefault="00B86F43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86F43" w:rsidRDefault="00B86F43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2C6A37" w:rsidRDefault="006D33B3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>
        <w:rPr>
          <w:rFonts w:ascii="Ubuntu" w:hAnsi="Ubuntu" w:cstheme="minorHAnsi"/>
          <w:b/>
          <w:color w:val="FF0000"/>
          <w:sz w:val="28"/>
          <w:szCs w:val="28"/>
        </w:rPr>
        <w:t>COMMUNICATION</w:t>
      </w:r>
    </w:p>
    <w:p w:rsidR="006D33B3" w:rsidRDefault="006D33B3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5B5698" w:rsidRDefault="005B5698" w:rsidP="005B5698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 xml:space="preserve">Tell </w:t>
      </w:r>
      <w:r w:rsidRPr="00FE02DC">
        <w:rPr>
          <w:rFonts w:ascii="Ubuntu" w:hAnsi="Ubuntu" w:cstheme="minorHAnsi"/>
          <w:i/>
        </w:rPr>
        <w:t>your</w:t>
      </w:r>
      <w:r>
        <w:rPr>
          <w:rFonts w:ascii="Ubuntu" w:hAnsi="Ubuntu" w:cstheme="minorHAnsi"/>
        </w:rPr>
        <w:t xml:space="preserve"> story</w:t>
      </w:r>
    </w:p>
    <w:p w:rsidR="005B5698" w:rsidRPr="005B5698" w:rsidRDefault="005B5698" w:rsidP="005B5698">
      <w:pPr>
        <w:ind w:left="360"/>
        <w:rPr>
          <w:rFonts w:ascii="Ubuntu" w:hAnsi="Ubuntu" w:cstheme="minorHAnsi"/>
        </w:rPr>
      </w:pPr>
    </w:p>
    <w:p w:rsidR="006D33B3" w:rsidRDefault="00B944C2" w:rsidP="00B944C2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B944C2">
        <w:rPr>
          <w:rFonts w:ascii="Ubuntu" w:hAnsi="Ubuntu" w:cstheme="minorHAnsi"/>
        </w:rPr>
        <w:t xml:space="preserve">Wide ranging and reaching </w:t>
      </w:r>
    </w:p>
    <w:p w:rsidR="00B944C2" w:rsidRDefault="00B944C2" w:rsidP="00B944C2">
      <w:pPr>
        <w:rPr>
          <w:rFonts w:ascii="Ubuntu" w:hAnsi="Ubuntu" w:cstheme="minorHAnsi"/>
        </w:rPr>
      </w:pPr>
    </w:p>
    <w:p w:rsidR="00B944C2" w:rsidRDefault="00B944C2" w:rsidP="00B944C2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Variety – current / dependent on demographic</w:t>
      </w:r>
    </w:p>
    <w:p w:rsidR="00B944C2" w:rsidRPr="00B944C2" w:rsidRDefault="00B944C2" w:rsidP="00B944C2">
      <w:pPr>
        <w:pStyle w:val="ListParagraph"/>
        <w:rPr>
          <w:rFonts w:ascii="Ubuntu" w:hAnsi="Ubuntu" w:cstheme="minorHAnsi"/>
        </w:rPr>
      </w:pPr>
    </w:p>
    <w:p w:rsidR="00FE02DC" w:rsidRDefault="00B944C2" w:rsidP="005B5698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Database management and interactivity</w:t>
      </w:r>
    </w:p>
    <w:p w:rsidR="005B5698" w:rsidRPr="005B5698" w:rsidRDefault="005B5698" w:rsidP="005B5698">
      <w:pPr>
        <w:rPr>
          <w:rFonts w:ascii="Ubuntu" w:hAnsi="Ubuntu" w:cstheme="minorHAnsi"/>
        </w:rPr>
      </w:pPr>
    </w:p>
    <w:p w:rsidR="00FE02DC" w:rsidRDefault="00FE02DC" w:rsidP="00B944C2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Repetition is key</w:t>
      </w:r>
    </w:p>
    <w:p w:rsidR="00FE02DC" w:rsidRPr="00FE02DC" w:rsidRDefault="00FE02DC" w:rsidP="00FE02DC">
      <w:pPr>
        <w:pStyle w:val="ListParagraph"/>
        <w:rPr>
          <w:rFonts w:ascii="Ubuntu" w:hAnsi="Ubuntu" w:cstheme="minorHAnsi"/>
        </w:rPr>
      </w:pPr>
    </w:p>
    <w:p w:rsidR="00FE02DC" w:rsidRPr="00FE02DC" w:rsidRDefault="00FE02DC" w:rsidP="00FE02DC">
      <w:pPr>
        <w:rPr>
          <w:rFonts w:ascii="Ubuntu" w:hAnsi="Ubuntu" w:cstheme="minorHAnsi"/>
        </w:rPr>
      </w:pPr>
    </w:p>
    <w:p w:rsidR="00B944C2" w:rsidRPr="00B944C2" w:rsidRDefault="00B944C2" w:rsidP="00B944C2">
      <w:pPr>
        <w:pStyle w:val="ListParagraph"/>
        <w:rPr>
          <w:rFonts w:ascii="Ubuntu" w:hAnsi="Ubuntu" w:cstheme="minorHAnsi"/>
        </w:rPr>
      </w:pPr>
    </w:p>
    <w:p w:rsidR="00B944C2" w:rsidRDefault="00B944C2" w:rsidP="00B944C2">
      <w:pPr>
        <w:pStyle w:val="ListParagraph"/>
        <w:rPr>
          <w:rFonts w:ascii="Ubuntu" w:hAnsi="Ubuntu" w:cstheme="minorHAnsi"/>
        </w:rPr>
      </w:pPr>
    </w:p>
    <w:p w:rsidR="00B944C2" w:rsidRPr="00B944C2" w:rsidRDefault="00B944C2" w:rsidP="00B944C2">
      <w:pPr>
        <w:pStyle w:val="ListParagraph"/>
        <w:rPr>
          <w:rFonts w:ascii="Ubuntu" w:hAnsi="Ubuntu" w:cstheme="minorHAnsi"/>
        </w:rPr>
      </w:pPr>
    </w:p>
    <w:p w:rsidR="00B944C2" w:rsidRDefault="00B944C2" w:rsidP="00B944C2">
      <w:pPr>
        <w:jc w:val="center"/>
        <w:rPr>
          <w:rFonts w:ascii="Ubuntu" w:hAnsi="Ubuntu" w:cstheme="minorHAnsi"/>
        </w:rPr>
      </w:pPr>
      <w:r>
        <w:rPr>
          <w:noProof/>
          <w:lang w:eastAsia="en-AU"/>
        </w:rPr>
        <w:drawing>
          <wp:inline distT="0" distB="0" distL="0" distR="0" wp14:anchorId="79203515" wp14:editId="63A15479">
            <wp:extent cx="3873500" cy="2905125"/>
            <wp:effectExtent l="0" t="0" r="0" b="9525"/>
            <wp:docPr id="79" name="Picture 79" descr="http://bookpublicityservices.com/wp-content/uploads/2013/04/Me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ookpublicityservices.com/wp-content/uploads/2013/04/Media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38" cy="2907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02DC" w:rsidRDefault="00FE02DC" w:rsidP="00B944C2">
      <w:pPr>
        <w:jc w:val="center"/>
        <w:rPr>
          <w:rFonts w:ascii="Ubuntu" w:hAnsi="Ubuntu" w:cstheme="minorHAnsi"/>
        </w:rPr>
      </w:pPr>
    </w:p>
    <w:p w:rsidR="00FE02DC" w:rsidRDefault="00FE02DC" w:rsidP="00FE02DC">
      <w:pPr>
        <w:rPr>
          <w:rFonts w:ascii="Ubuntu" w:hAnsi="Ubuntu" w:cstheme="minorHAnsi"/>
        </w:rPr>
      </w:pPr>
    </w:p>
    <w:p w:rsidR="00FE02DC" w:rsidRDefault="00FE02DC" w:rsidP="00FE02DC">
      <w:pPr>
        <w:rPr>
          <w:rFonts w:ascii="Ubuntu" w:hAnsi="Ubuntu" w:cstheme="minorHAnsi"/>
        </w:rPr>
      </w:pPr>
    </w:p>
    <w:p w:rsidR="00FE02DC" w:rsidRDefault="00FE02DC" w:rsidP="00FE02DC">
      <w:pPr>
        <w:rPr>
          <w:rFonts w:ascii="Ubuntu" w:hAnsi="Ubuntu" w:cstheme="minorHAnsi"/>
        </w:rPr>
      </w:pPr>
    </w:p>
    <w:p w:rsidR="00FE02DC" w:rsidRDefault="00FE02DC" w:rsidP="00FE02DC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 xml:space="preserve">Post </w:t>
      </w:r>
    </w:p>
    <w:p w:rsidR="00FE02DC" w:rsidRPr="00FE02DC" w:rsidRDefault="00FE02DC" w:rsidP="00FE02DC">
      <w:pPr>
        <w:pStyle w:val="ListParagraph"/>
        <w:rPr>
          <w:rFonts w:ascii="Ubuntu" w:hAnsi="Ubuntu" w:cstheme="minorHAnsi"/>
        </w:rPr>
      </w:pPr>
    </w:p>
    <w:p w:rsidR="00FE02DC" w:rsidRDefault="00FE02DC" w:rsidP="00FE02DC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Digital media</w:t>
      </w:r>
    </w:p>
    <w:p w:rsidR="00FE02DC" w:rsidRPr="00FE02DC" w:rsidRDefault="00FE02DC" w:rsidP="00FE02DC">
      <w:pPr>
        <w:pStyle w:val="ListParagraph"/>
        <w:rPr>
          <w:rFonts w:ascii="Ubuntu" w:hAnsi="Ubuntu" w:cstheme="minorHAnsi"/>
        </w:rPr>
      </w:pPr>
    </w:p>
    <w:p w:rsidR="00FE02DC" w:rsidRDefault="00FE02DC" w:rsidP="00FE02DC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Audio visual</w:t>
      </w:r>
    </w:p>
    <w:p w:rsidR="00FE02DC" w:rsidRPr="00FE02DC" w:rsidRDefault="00FE02DC" w:rsidP="00FE02DC">
      <w:pPr>
        <w:pStyle w:val="ListParagraph"/>
        <w:rPr>
          <w:rFonts w:ascii="Ubuntu" w:hAnsi="Ubuntu" w:cstheme="minorHAnsi"/>
        </w:rPr>
      </w:pPr>
    </w:p>
    <w:p w:rsidR="00FE02DC" w:rsidRPr="00FE02DC" w:rsidRDefault="00FE02DC" w:rsidP="00FE02DC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 xml:space="preserve">Integration into next generation </w:t>
      </w:r>
    </w:p>
    <w:p w:rsidR="00B944C2" w:rsidRDefault="00B944C2" w:rsidP="006D33B3">
      <w:pPr>
        <w:rPr>
          <w:rFonts w:ascii="Ubuntu" w:hAnsi="Ubuntu" w:cstheme="minorHAnsi"/>
          <w:b/>
          <w:color w:val="FF0000"/>
          <w:sz w:val="28"/>
          <w:szCs w:val="28"/>
        </w:rPr>
      </w:pPr>
    </w:p>
    <w:p w:rsidR="00E04040" w:rsidRPr="008F6168" w:rsidRDefault="00E04040" w:rsidP="00E04040">
      <w:pPr>
        <w:pStyle w:val="ListParagraph"/>
        <w:numPr>
          <w:ilvl w:val="0"/>
          <w:numId w:val="1"/>
        </w:numPr>
        <w:rPr>
          <w:rFonts w:ascii="Ubuntu" w:hAnsi="Ubuntu" w:cstheme="minorHAnsi"/>
          <w:b/>
          <w:color w:val="FF0000"/>
        </w:rPr>
      </w:pPr>
      <w:r w:rsidRPr="008F6168">
        <w:rPr>
          <w:rFonts w:ascii="Ubuntu" w:hAnsi="Ubuntu" w:cstheme="minorHAnsi"/>
          <w:b/>
          <w:color w:val="FF0000"/>
        </w:rPr>
        <w:t>Competitive advantage</w:t>
      </w:r>
    </w:p>
    <w:p w:rsidR="003344C7" w:rsidRDefault="002C51D6" w:rsidP="00670AB9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>
        <w:rPr>
          <w:rFonts w:ascii="Ubuntu" w:hAnsi="Ubuntu" w:cstheme="minorHAnsi"/>
          <w:b/>
          <w:color w:val="FF0000"/>
          <w:sz w:val="28"/>
          <w:szCs w:val="28"/>
        </w:rPr>
        <w:lastRenderedPageBreak/>
        <w:t>COMMUNITY</w:t>
      </w:r>
    </w:p>
    <w:p w:rsidR="003344C7" w:rsidRDefault="003344C7" w:rsidP="00B86F43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3344C7" w:rsidRDefault="003344C7" w:rsidP="00B86F43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3344C7" w:rsidRDefault="003344C7" w:rsidP="003344C7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Investment in development</w:t>
      </w:r>
    </w:p>
    <w:p w:rsidR="003344C7" w:rsidRDefault="003344C7" w:rsidP="003344C7">
      <w:pPr>
        <w:pStyle w:val="ListParagraph"/>
        <w:ind w:left="1440"/>
        <w:rPr>
          <w:rFonts w:ascii="Ubuntu" w:hAnsi="Ubuntu" w:cstheme="minorHAnsi"/>
        </w:rPr>
      </w:pPr>
    </w:p>
    <w:p w:rsidR="003344C7" w:rsidRDefault="00B927B5" w:rsidP="003344C7">
      <w:pPr>
        <w:pStyle w:val="ListParagraph"/>
        <w:ind w:left="1440"/>
        <w:rPr>
          <w:rFonts w:ascii="Ubuntu" w:hAnsi="Ubuntu" w:cstheme="minorHAnsi"/>
        </w:rPr>
      </w:pPr>
      <w:r>
        <w:rPr>
          <w:noProof/>
          <w:lang w:eastAsia="en-AU"/>
        </w:rPr>
        <w:drawing>
          <wp:anchor distT="0" distB="0" distL="114300" distR="114300" simplePos="0" relativeHeight="251826176" behindDoc="1" locked="0" layoutInCell="1" allowOverlap="1" wp14:anchorId="024880C7" wp14:editId="32811535">
            <wp:simplePos x="0" y="0"/>
            <wp:positionH relativeFrom="column">
              <wp:posOffset>2273935</wp:posOffset>
            </wp:positionH>
            <wp:positionV relativeFrom="paragraph">
              <wp:posOffset>47625</wp:posOffset>
            </wp:positionV>
            <wp:extent cx="2495550" cy="2383300"/>
            <wp:effectExtent l="0" t="0" r="0" b="0"/>
            <wp:wrapNone/>
            <wp:docPr id="31" name="Picture 31" descr="http://1.bp.blogspot.com/_s4hF8uLmeFY/TQJb5u__o2I/AAAAAAAAArk/4bpGp_pZayU/s1600/communityserv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1.bp.blogspot.com/_s4hF8uLmeFY/TQJb5u__o2I/AAAAAAAAArk/4bpGp_pZayU/s1600/communityservic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38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4C7"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7C7665AE" wp14:editId="6527ABD6">
                <wp:simplePos x="0" y="0"/>
                <wp:positionH relativeFrom="column">
                  <wp:posOffset>524510</wp:posOffset>
                </wp:positionH>
                <wp:positionV relativeFrom="paragraph">
                  <wp:posOffset>49530</wp:posOffset>
                </wp:positionV>
                <wp:extent cx="336550" cy="45085"/>
                <wp:effectExtent l="0" t="19050" r="44450" b="31115"/>
                <wp:wrapNone/>
                <wp:docPr id="85" name="Right Arrow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85" o:spid="_x0000_s1026" type="#_x0000_t13" style="position:absolute;margin-left:41.3pt;margin-top:3.9pt;width:26.5pt;height:3.5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" adj="20153" fillcolor="#00b050" strokecolor="#00b050" strokeweight="2pt"/>
            </w:pict>
          </mc:Fallback>
        </mc:AlternateContent>
      </w:r>
      <w:r w:rsidR="003344C7">
        <w:rPr>
          <w:rFonts w:ascii="Ubuntu" w:hAnsi="Ubuntu" w:cstheme="minorHAnsi"/>
        </w:rPr>
        <w:t>Groups</w:t>
      </w:r>
    </w:p>
    <w:p w:rsidR="003344C7" w:rsidRDefault="003344C7" w:rsidP="003344C7">
      <w:pPr>
        <w:pStyle w:val="ListParagraph"/>
        <w:ind w:left="1440"/>
        <w:rPr>
          <w:rFonts w:ascii="Ubuntu" w:hAnsi="Ubuntu" w:cstheme="minorHAnsi"/>
        </w:rPr>
      </w:pPr>
    </w:p>
    <w:p w:rsidR="003344C7" w:rsidRDefault="003344C7" w:rsidP="003344C7">
      <w:pPr>
        <w:pStyle w:val="ListParagraph"/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DF812AD" wp14:editId="70F139D5">
                <wp:simplePos x="0" y="0"/>
                <wp:positionH relativeFrom="column">
                  <wp:posOffset>524510</wp:posOffset>
                </wp:positionH>
                <wp:positionV relativeFrom="paragraph">
                  <wp:posOffset>44450</wp:posOffset>
                </wp:positionV>
                <wp:extent cx="336550" cy="45085"/>
                <wp:effectExtent l="0" t="19050" r="44450" b="31115"/>
                <wp:wrapNone/>
                <wp:docPr id="86" name="Right Arrow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86" o:spid="_x0000_s1026" type="#_x0000_t13" style="position:absolute;margin-left:41.3pt;margin-top:3.5pt;width:26.5pt;height:3.5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Facilities</w:t>
      </w:r>
    </w:p>
    <w:p w:rsidR="003344C7" w:rsidRDefault="003344C7" w:rsidP="003344C7">
      <w:pPr>
        <w:pStyle w:val="ListParagraph"/>
        <w:ind w:left="1440"/>
        <w:rPr>
          <w:rFonts w:ascii="Ubuntu" w:hAnsi="Ubuntu" w:cstheme="minorHAnsi"/>
        </w:rPr>
      </w:pPr>
    </w:p>
    <w:p w:rsidR="003344C7" w:rsidRDefault="003344C7" w:rsidP="003344C7">
      <w:pPr>
        <w:pStyle w:val="ListParagraph"/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7144890D" wp14:editId="6D4AAE7B">
                <wp:simplePos x="0" y="0"/>
                <wp:positionH relativeFrom="column">
                  <wp:posOffset>524510</wp:posOffset>
                </wp:positionH>
                <wp:positionV relativeFrom="paragraph">
                  <wp:posOffset>48895</wp:posOffset>
                </wp:positionV>
                <wp:extent cx="336550" cy="45085"/>
                <wp:effectExtent l="0" t="19050" r="44450" b="31115"/>
                <wp:wrapNone/>
                <wp:docPr id="87" name="Right Arrow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87" o:spid="_x0000_s1026" type="#_x0000_t13" style="position:absolute;margin-left:41.3pt;margin-top:3.85pt;width:26.5pt;height:3.5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Charities</w:t>
      </w:r>
    </w:p>
    <w:p w:rsidR="000107D9" w:rsidRDefault="000107D9" w:rsidP="003344C7">
      <w:pPr>
        <w:pStyle w:val="ListParagraph"/>
        <w:ind w:left="1440"/>
        <w:rPr>
          <w:rFonts w:ascii="Ubuntu" w:hAnsi="Ubuntu" w:cstheme="minorHAnsi"/>
        </w:rPr>
      </w:pPr>
    </w:p>
    <w:p w:rsidR="000107D9" w:rsidRDefault="000107D9" w:rsidP="003344C7">
      <w:pPr>
        <w:pStyle w:val="ListParagraph"/>
        <w:ind w:left="1440"/>
        <w:rPr>
          <w:rFonts w:ascii="Ubuntu" w:hAnsi="Ubuntu" w:cstheme="minorHAnsi"/>
        </w:rPr>
      </w:pPr>
    </w:p>
    <w:p w:rsidR="000107D9" w:rsidRDefault="000107D9" w:rsidP="000107D9">
      <w:pPr>
        <w:rPr>
          <w:rFonts w:ascii="Ubuntu" w:hAnsi="Ubuntu" w:cstheme="minorHAnsi"/>
        </w:rPr>
      </w:pPr>
    </w:p>
    <w:p w:rsidR="000107D9" w:rsidRDefault="000107D9" w:rsidP="000107D9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Customer focus</w:t>
      </w:r>
    </w:p>
    <w:p w:rsidR="000107D9" w:rsidRDefault="000107D9" w:rsidP="000107D9">
      <w:pPr>
        <w:pStyle w:val="ListParagraph"/>
        <w:rPr>
          <w:rFonts w:ascii="Ubuntu" w:hAnsi="Ubuntu" w:cstheme="minorHAnsi"/>
        </w:rPr>
      </w:pPr>
    </w:p>
    <w:p w:rsidR="000107D9" w:rsidRDefault="000107D9" w:rsidP="000107D9">
      <w:pPr>
        <w:pStyle w:val="ListParagraph"/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514A123" wp14:editId="6376B0AD">
                <wp:simplePos x="0" y="0"/>
                <wp:positionH relativeFrom="column">
                  <wp:posOffset>524510</wp:posOffset>
                </wp:positionH>
                <wp:positionV relativeFrom="paragraph">
                  <wp:posOffset>40640</wp:posOffset>
                </wp:positionV>
                <wp:extent cx="336550" cy="45085"/>
                <wp:effectExtent l="0" t="19050" r="44450" b="31115"/>
                <wp:wrapNone/>
                <wp:docPr id="88" name="Right Arrow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88" o:spid="_x0000_s1026" type="#_x0000_t13" style="position:absolute;margin-left:41.3pt;margin-top:3.2pt;width:26.5pt;height:3.5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Connection</w:t>
      </w:r>
    </w:p>
    <w:p w:rsidR="000107D9" w:rsidRDefault="000107D9" w:rsidP="000107D9">
      <w:pPr>
        <w:pStyle w:val="ListParagraph"/>
        <w:ind w:left="1440"/>
        <w:rPr>
          <w:rFonts w:ascii="Ubuntu" w:hAnsi="Ubuntu" w:cstheme="minorHAnsi"/>
        </w:rPr>
      </w:pPr>
    </w:p>
    <w:p w:rsidR="000107D9" w:rsidRDefault="000107D9" w:rsidP="000107D9">
      <w:pPr>
        <w:pStyle w:val="ListParagraph"/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5B64CB71" wp14:editId="44DD8BC9">
                <wp:simplePos x="0" y="0"/>
                <wp:positionH relativeFrom="column">
                  <wp:posOffset>524510</wp:posOffset>
                </wp:positionH>
                <wp:positionV relativeFrom="paragraph">
                  <wp:posOffset>64135</wp:posOffset>
                </wp:positionV>
                <wp:extent cx="336550" cy="45085"/>
                <wp:effectExtent l="0" t="19050" r="44450" b="31115"/>
                <wp:wrapNone/>
                <wp:docPr id="89" name="Right Arrow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89" o:spid="_x0000_s1026" type="#_x0000_t13" style="position:absolute;margin-left:41.3pt;margin-top:5.05pt;width:26.5pt;height:3.5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Giving back</w:t>
      </w:r>
    </w:p>
    <w:p w:rsidR="009E545E" w:rsidRDefault="009E545E" w:rsidP="000107D9">
      <w:pPr>
        <w:pStyle w:val="ListParagraph"/>
        <w:ind w:left="1440"/>
        <w:rPr>
          <w:rFonts w:ascii="Ubuntu" w:hAnsi="Ubuntu" w:cstheme="minorHAnsi"/>
        </w:rPr>
      </w:pPr>
    </w:p>
    <w:p w:rsidR="000107D9" w:rsidRDefault="000107D9" w:rsidP="000107D9">
      <w:pPr>
        <w:pStyle w:val="ListParagraph"/>
        <w:ind w:left="1440"/>
        <w:rPr>
          <w:rFonts w:ascii="Ubuntu" w:hAnsi="Ubuntu" w:cstheme="minorHAnsi"/>
        </w:rPr>
      </w:pPr>
    </w:p>
    <w:p w:rsidR="000107D9" w:rsidRDefault="000107D9" w:rsidP="000107D9">
      <w:pPr>
        <w:rPr>
          <w:rFonts w:ascii="Ubuntu" w:hAnsi="Ubuntu" w:cstheme="minorHAnsi"/>
        </w:rPr>
      </w:pPr>
    </w:p>
    <w:p w:rsidR="000107D9" w:rsidRDefault="000107D9" w:rsidP="000107D9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>Additional services</w:t>
      </w:r>
    </w:p>
    <w:p w:rsidR="00812D37" w:rsidRDefault="00812D37" w:rsidP="00812D37">
      <w:pPr>
        <w:pStyle w:val="ListParagraph"/>
        <w:rPr>
          <w:rFonts w:ascii="Ubuntu" w:hAnsi="Ubuntu" w:cstheme="minorHAnsi"/>
        </w:rPr>
      </w:pPr>
    </w:p>
    <w:p w:rsidR="00812D37" w:rsidRDefault="00812D37" w:rsidP="00812D37">
      <w:pPr>
        <w:pStyle w:val="ListParagraph"/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198898E" wp14:editId="53E1BE90">
                <wp:simplePos x="0" y="0"/>
                <wp:positionH relativeFrom="column">
                  <wp:posOffset>524510</wp:posOffset>
                </wp:positionH>
                <wp:positionV relativeFrom="paragraph">
                  <wp:posOffset>71755</wp:posOffset>
                </wp:positionV>
                <wp:extent cx="336550" cy="45085"/>
                <wp:effectExtent l="0" t="19050" r="44450" b="31115"/>
                <wp:wrapNone/>
                <wp:docPr id="7" name="Right Arrow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7" o:spid="_x0000_s1026" type="#_x0000_t13" style="position:absolute;margin-left:41.3pt;margin-top:5.65pt;width:26.5pt;height:3.5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 xml:space="preserve">Environmental </w:t>
      </w:r>
    </w:p>
    <w:p w:rsidR="000107D9" w:rsidRDefault="000107D9" w:rsidP="000107D9">
      <w:pPr>
        <w:ind w:left="360"/>
        <w:rPr>
          <w:rFonts w:ascii="Ubuntu" w:hAnsi="Ubuntu" w:cstheme="minorHAnsi"/>
        </w:rPr>
      </w:pPr>
    </w:p>
    <w:p w:rsidR="000107D9" w:rsidRDefault="00BC2A0A" w:rsidP="000107D9">
      <w:pPr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6587A13" wp14:editId="5B4FEF16">
                <wp:simplePos x="0" y="0"/>
                <wp:positionH relativeFrom="column">
                  <wp:posOffset>524510</wp:posOffset>
                </wp:positionH>
                <wp:positionV relativeFrom="paragraph">
                  <wp:posOffset>47625</wp:posOffset>
                </wp:positionV>
                <wp:extent cx="336550" cy="45085"/>
                <wp:effectExtent l="0" t="19050" r="44450" b="31115"/>
                <wp:wrapNone/>
                <wp:docPr id="90" name="Right Arrow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90" o:spid="_x0000_s1026" type="#_x0000_t13" style="position:absolute;margin-left:41.3pt;margin-top:3.75pt;width:26.5pt;height:3.5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" adj="20153" fillcolor="#00b050" strokecolor="#00b050" strokeweight="2pt"/>
            </w:pict>
          </mc:Fallback>
        </mc:AlternateContent>
      </w:r>
      <w:r w:rsidR="000107D9">
        <w:rPr>
          <w:rFonts w:ascii="Ubuntu" w:hAnsi="Ubuntu" w:cstheme="minorHAnsi"/>
        </w:rPr>
        <w:t>Justice of the Peace</w:t>
      </w:r>
    </w:p>
    <w:p w:rsidR="000107D9" w:rsidRDefault="000107D9" w:rsidP="000107D9">
      <w:pPr>
        <w:ind w:left="1440"/>
        <w:rPr>
          <w:rFonts w:ascii="Ubuntu" w:hAnsi="Ubuntu" w:cstheme="minorHAnsi"/>
        </w:rPr>
      </w:pPr>
    </w:p>
    <w:p w:rsidR="000107D9" w:rsidRDefault="00BC2A0A" w:rsidP="000107D9">
      <w:pPr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24940413" wp14:editId="5D6D01A7">
                <wp:simplePos x="0" y="0"/>
                <wp:positionH relativeFrom="column">
                  <wp:posOffset>524510</wp:posOffset>
                </wp:positionH>
                <wp:positionV relativeFrom="paragraph">
                  <wp:posOffset>61595</wp:posOffset>
                </wp:positionV>
                <wp:extent cx="336550" cy="45085"/>
                <wp:effectExtent l="0" t="19050" r="44450" b="31115"/>
                <wp:wrapNone/>
                <wp:docPr id="91" name="Right Arrow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91" o:spid="_x0000_s1026" type="#_x0000_t13" style="position:absolute;margin-left:41.3pt;margin-top:4.85pt;width:26.5pt;height:3.5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Transport for elderly / mobility impaired</w:t>
      </w:r>
    </w:p>
    <w:p w:rsidR="00BC2A0A" w:rsidRDefault="00BC2A0A" w:rsidP="000107D9">
      <w:pPr>
        <w:ind w:left="1440"/>
        <w:rPr>
          <w:rFonts w:ascii="Ubuntu" w:hAnsi="Ubuntu" w:cstheme="minorHAnsi"/>
        </w:rPr>
      </w:pPr>
    </w:p>
    <w:p w:rsidR="003344C7" w:rsidRPr="00812D37" w:rsidRDefault="003344C7" w:rsidP="00812D37">
      <w:pPr>
        <w:rPr>
          <w:rFonts w:ascii="Ubuntu" w:hAnsi="Ubuntu" w:cstheme="minorHAnsi"/>
        </w:rPr>
      </w:pPr>
    </w:p>
    <w:p w:rsidR="002C51D6" w:rsidRDefault="002C51D6" w:rsidP="00B86F43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26E44" w:rsidRDefault="00B26E44" w:rsidP="00B86F43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26E44" w:rsidRDefault="00B26E44" w:rsidP="00B86F43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26E44" w:rsidRDefault="00B26E44" w:rsidP="00B86F43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>
        <w:rPr>
          <w:noProof/>
          <w:lang w:eastAsia="en-AU"/>
        </w:rPr>
        <w:drawing>
          <wp:inline distT="0" distB="0" distL="0" distR="0" wp14:anchorId="62752618" wp14:editId="121D16CA">
            <wp:extent cx="4886325" cy="2796391"/>
            <wp:effectExtent l="0" t="0" r="0" b="4445"/>
            <wp:docPr id="30" name="Picture 30" descr="http://netball.com.au/wp-content/uploads/2013/09/foxt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netball.com.au/wp-content/uploads/2013/09/foxtel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284" cy="2798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CF1" w:rsidRDefault="00383F2F" w:rsidP="00B927B5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>
        <w:rPr>
          <w:rFonts w:ascii="Ubuntu" w:hAnsi="Ubuntu" w:cstheme="minorHAnsi"/>
          <w:b/>
          <w:color w:val="FF0000"/>
          <w:sz w:val="28"/>
          <w:szCs w:val="28"/>
        </w:rPr>
        <w:lastRenderedPageBreak/>
        <w:t>MEASURE IT</w:t>
      </w:r>
    </w:p>
    <w:p w:rsidR="002C6A37" w:rsidRDefault="002C6A37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2C6A37" w:rsidRDefault="002C6A37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2C6A37" w:rsidRDefault="002C6A37" w:rsidP="002C6A37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DC3219">
        <w:rPr>
          <w:rFonts w:ascii="Ubuntu" w:hAnsi="Ubuntu" w:cstheme="minorHAnsi"/>
          <w:noProof/>
          <w:color w:val="00B050"/>
          <w:lang w:eastAsia="en-AU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E1D43D1" wp14:editId="73BF9FD6">
                <wp:simplePos x="0" y="0"/>
                <wp:positionH relativeFrom="column">
                  <wp:posOffset>1908810</wp:posOffset>
                </wp:positionH>
                <wp:positionV relativeFrom="paragraph">
                  <wp:posOffset>67310</wp:posOffset>
                </wp:positionV>
                <wp:extent cx="298450" cy="82550"/>
                <wp:effectExtent l="0" t="19050" r="44450" b="31750"/>
                <wp:wrapNone/>
                <wp:docPr id="3" name="Right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82550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3" o:spid="_x0000_s1026" type="#_x0000_t13" style="position:absolute;margin-left:150.3pt;margin-top:5.3pt;width:23.5pt;height:6.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" adj="1861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 xml:space="preserve">One stop service  </w: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  <w:i/>
        </w:rPr>
        <w:t>M</w:t>
      </w:r>
      <w:r w:rsidRPr="00C97F2E">
        <w:rPr>
          <w:rFonts w:ascii="Ubuntu" w:hAnsi="Ubuntu" w:cstheme="minorHAnsi"/>
          <w:i/>
        </w:rPr>
        <w:t>anageable</w:t>
      </w:r>
    </w:p>
    <w:p w:rsidR="002C6A37" w:rsidRDefault="002C6A37" w:rsidP="002C6A37">
      <w:pPr>
        <w:pStyle w:val="ListParagraph"/>
        <w:ind w:left="2160" w:firstLine="720"/>
        <w:rPr>
          <w:rFonts w:ascii="Ubuntu" w:hAnsi="Ubuntu" w:cstheme="minorHAnsi"/>
        </w:rPr>
      </w:pPr>
    </w:p>
    <w:p w:rsidR="002C6A37" w:rsidRPr="00C97F2E" w:rsidRDefault="002C6A37" w:rsidP="002C6A37">
      <w:pPr>
        <w:pStyle w:val="ListParagraph"/>
        <w:ind w:left="2880" w:firstLine="720"/>
        <w:rPr>
          <w:rFonts w:ascii="Ubuntu" w:hAnsi="Ubuntu" w:cstheme="minorHAnsi"/>
          <w:i/>
        </w:rPr>
      </w:pPr>
      <w:r w:rsidRPr="00C97F2E">
        <w:rPr>
          <w:rFonts w:ascii="Ubuntu" w:hAnsi="Ubuntu" w:cstheme="minorHAnsi"/>
          <w:i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1963B8C6" wp14:editId="21B44A4A">
                <wp:simplePos x="0" y="0"/>
                <wp:positionH relativeFrom="column">
                  <wp:posOffset>1908810</wp:posOffset>
                </wp:positionH>
                <wp:positionV relativeFrom="paragraph">
                  <wp:posOffset>41910</wp:posOffset>
                </wp:positionV>
                <wp:extent cx="298450" cy="82550"/>
                <wp:effectExtent l="0" t="19050" r="44450" b="31750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82550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" o:spid="_x0000_s1026" type="#_x0000_t13" style="position:absolute;margin-left:150.3pt;margin-top:3.3pt;width:23.5pt;height:6.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" adj="18613" fillcolor="#00b050" strokecolor="#00b050" strokeweight="2pt"/>
            </w:pict>
          </mc:Fallback>
        </mc:AlternateContent>
      </w:r>
      <w:r>
        <w:rPr>
          <w:rFonts w:ascii="Ubuntu" w:hAnsi="Ubuntu" w:cstheme="minorHAnsi"/>
          <w:i/>
        </w:rPr>
        <w:t>M</w:t>
      </w:r>
      <w:r w:rsidRPr="00C97F2E">
        <w:rPr>
          <w:rFonts w:ascii="Ubuntu" w:hAnsi="Ubuntu" w:cstheme="minorHAnsi"/>
          <w:i/>
        </w:rPr>
        <w:t>easureable</w:t>
      </w:r>
    </w:p>
    <w:p w:rsidR="002C6A37" w:rsidRDefault="002C6A37" w:rsidP="002C6A37">
      <w:pPr>
        <w:pStyle w:val="ListParagraph"/>
        <w:ind w:left="2880"/>
        <w:rPr>
          <w:rFonts w:ascii="Ubuntu" w:hAnsi="Ubuntu" w:cstheme="minorHAnsi"/>
        </w:rPr>
      </w:pPr>
    </w:p>
    <w:p w:rsidR="002C6A37" w:rsidRPr="00C97F2E" w:rsidRDefault="002C6A37" w:rsidP="002C6A37">
      <w:pPr>
        <w:pStyle w:val="ListParagraph"/>
        <w:ind w:left="2880" w:firstLine="720"/>
        <w:rPr>
          <w:rFonts w:ascii="Ubuntu" w:hAnsi="Ubuntu" w:cstheme="minorHAnsi"/>
          <w:i/>
        </w:rPr>
      </w:pPr>
      <w:r w:rsidRPr="00C97F2E">
        <w:rPr>
          <w:rFonts w:ascii="Ubuntu" w:hAnsi="Ubuntu" w:cstheme="minorHAnsi"/>
          <w:i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1C92C1DE" wp14:editId="452411FA">
                <wp:simplePos x="0" y="0"/>
                <wp:positionH relativeFrom="column">
                  <wp:posOffset>1908810</wp:posOffset>
                </wp:positionH>
                <wp:positionV relativeFrom="paragraph">
                  <wp:posOffset>49530</wp:posOffset>
                </wp:positionV>
                <wp:extent cx="298450" cy="82550"/>
                <wp:effectExtent l="0" t="19050" r="44450" b="31750"/>
                <wp:wrapNone/>
                <wp:docPr id="5" name="Right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82550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5" o:spid="_x0000_s1026" type="#_x0000_t13" style="position:absolute;margin-left:150.3pt;margin-top:3.9pt;width:23.5pt;height:6.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" adj="18613" fillcolor="#00b050" strokecolor="#00b050" strokeweight="2pt"/>
            </w:pict>
          </mc:Fallback>
        </mc:AlternateContent>
      </w:r>
      <w:r>
        <w:rPr>
          <w:rFonts w:ascii="Ubuntu" w:hAnsi="Ubuntu" w:cstheme="minorHAnsi"/>
          <w:i/>
        </w:rPr>
        <w:t>I</w:t>
      </w:r>
      <w:r w:rsidRPr="00C97F2E">
        <w:rPr>
          <w:rFonts w:ascii="Ubuntu" w:hAnsi="Ubuntu" w:cstheme="minorHAnsi"/>
          <w:i/>
        </w:rPr>
        <w:t>nvaluable</w:t>
      </w:r>
    </w:p>
    <w:p w:rsidR="002C6A37" w:rsidRPr="00C97F2E" w:rsidRDefault="002C6A37" w:rsidP="002C6A37">
      <w:pPr>
        <w:rPr>
          <w:rFonts w:ascii="Ubuntu" w:hAnsi="Ubuntu" w:cstheme="minorHAnsi"/>
          <w:b/>
        </w:rPr>
      </w:pPr>
    </w:p>
    <w:p w:rsidR="002C6A37" w:rsidRPr="009204D0" w:rsidRDefault="002C6A37" w:rsidP="002C6A37">
      <w:pPr>
        <w:rPr>
          <w:rFonts w:ascii="Ubuntu" w:hAnsi="Ubuntu" w:cstheme="minorHAnsi"/>
        </w:rPr>
      </w:pPr>
    </w:p>
    <w:p w:rsidR="002C6A37" w:rsidRDefault="002C6A37" w:rsidP="002C6A37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>
        <w:rPr>
          <w:rFonts w:ascii="Ubuntu" w:hAnsi="Ubuntu" w:cstheme="minorHAnsi"/>
        </w:rPr>
        <w:t xml:space="preserve">Packages – flexible / tailored / customised </w:t>
      </w:r>
      <w:r w:rsidRPr="00AB4B81">
        <w:rPr>
          <w:rFonts w:ascii="Ubuntu" w:hAnsi="Ubuntu" w:cstheme="minorHAnsi"/>
        </w:rPr>
        <w:t xml:space="preserve">to </w:t>
      </w:r>
      <w:r w:rsidRPr="00AB4B81">
        <w:rPr>
          <w:rFonts w:ascii="Ubuntu" w:hAnsi="Ubuntu" w:cstheme="minorHAnsi"/>
          <w:i/>
        </w:rPr>
        <w:t xml:space="preserve">your </w:t>
      </w:r>
      <w:r w:rsidRPr="00AB4B81">
        <w:rPr>
          <w:rFonts w:ascii="Ubuntu" w:hAnsi="Ubuntu" w:cstheme="minorHAnsi"/>
        </w:rPr>
        <w:t>centre</w:t>
      </w:r>
    </w:p>
    <w:p w:rsidR="009603E2" w:rsidRPr="009603E2" w:rsidRDefault="009603E2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C26CF1" w:rsidRDefault="00C26CF1" w:rsidP="00C26CF1">
      <w:pPr>
        <w:rPr>
          <w:rFonts w:ascii="Ubuntu" w:hAnsi="Ubuntu" w:cstheme="minorHAnsi"/>
        </w:rPr>
      </w:pPr>
    </w:p>
    <w:p w:rsidR="00C26CF1" w:rsidRDefault="00C26CF1" w:rsidP="00C26CF1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909765C" wp14:editId="2B0E9557">
                <wp:simplePos x="0" y="0"/>
                <wp:positionH relativeFrom="column">
                  <wp:posOffset>518160</wp:posOffset>
                </wp:positionH>
                <wp:positionV relativeFrom="paragraph">
                  <wp:posOffset>62230</wp:posOffset>
                </wp:positionV>
                <wp:extent cx="336550" cy="45085"/>
                <wp:effectExtent l="0" t="19050" r="44450" b="31115"/>
                <wp:wrapNone/>
                <wp:docPr id="40" name="Right Arrow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0" o:spid="_x0000_s1026" type="#_x0000_t13" style="position:absolute;margin-left:40.8pt;margin-top:4.9pt;width:26.5pt;height:3.5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Counters</w:t>
      </w:r>
    </w:p>
    <w:p w:rsidR="00F17C98" w:rsidRDefault="00F17C98" w:rsidP="00C26CF1">
      <w:pPr>
        <w:rPr>
          <w:rFonts w:ascii="Ubuntu" w:hAnsi="Ubuntu" w:cstheme="minorHAnsi"/>
        </w:rPr>
      </w:pPr>
    </w:p>
    <w:p w:rsidR="00C26CF1" w:rsidRDefault="00C26CF1" w:rsidP="00C26CF1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983E858" wp14:editId="04756B96">
                <wp:simplePos x="0" y="0"/>
                <wp:positionH relativeFrom="column">
                  <wp:posOffset>518160</wp:posOffset>
                </wp:positionH>
                <wp:positionV relativeFrom="paragraph">
                  <wp:posOffset>59690</wp:posOffset>
                </wp:positionV>
                <wp:extent cx="336550" cy="45085"/>
                <wp:effectExtent l="0" t="19050" r="44450" b="31115"/>
                <wp:wrapNone/>
                <wp:docPr id="41" name="Right Arrow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1" o:spid="_x0000_s1026" type="#_x0000_t13" style="position:absolute;margin-left:40.8pt;margin-top:4.7pt;width:26.5pt;height:3.5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Tenant Turnover</w:t>
      </w:r>
    </w:p>
    <w:p w:rsidR="00F17C98" w:rsidRDefault="00F17C98" w:rsidP="00C26CF1">
      <w:pPr>
        <w:rPr>
          <w:rFonts w:ascii="Ubuntu" w:hAnsi="Ubuntu" w:cstheme="minorHAnsi"/>
        </w:rPr>
      </w:pPr>
    </w:p>
    <w:p w:rsidR="00C26CF1" w:rsidRDefault="00C26CF1" w:rsidP="00C26CF1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7AD1763" wp14:editId="3666E5CA">
                <wp:simplePos x="0" y="0"/>
                <wp:positionH relativeFrom="column">
                  <wp:posOffset>518160</wp:posOffset>
                </wp:positionH>
                <wp:positionV relativeFrom="paragraph">
                  <wp:posOffset>57150</wp:posOffset>
                </wp:positionV>
                <wp:extent cx="336550" cy="45085"/>
                <wp:effectExtent l="0" t="19050" r="44450" b="31115"/>
                <wp:wrapNone/>
                <wp:docPr id="42" name="Right Arrow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2" o:spid="_x0000_s1026" type="#_x0000_t13" style="position:absolute;margin-left:40.8pt;margin-top:4.5pt;width:26.5pt;height:3.5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MAT</w:t>
      </w:r>
    </w:p>
    <w:p w:rsidR="00C26CF1" w:rsidRDefault="00C26CF1" w:rsidP="00C26CF1">
      <w:pPr>
        <w:rPr>
          <w:rFonts w:ascii="Ubuntu" w:hAnsi="Ubuntu" w:cstheme="minorHAnsi"/>
        </w:rPr>
      </w:pPr>
    </w:p>
    <w:p w:rsidR="00DA2848" w:rsidRDefault="00DA2848" w:rsidP="00C26CF1">
      <w:pPr>
        <w:rPr>
          <w:rFonts w:ascii="Ubuntu" w:hAnsi="Ubuntu" w:cstheme="minorHAnsi"/>
        </w:rPr>
      </w:pPr>
    </w:p>
    <w:p w:rsidR="00DA2848" w:rsidRDefault="00C26CF1" w:rsidP="00C26CF1">
      <w:pPr>
        <w:rPr>
          <w:rFonts w:ascii="Ubuntu" w:hAnsi="Ubuntu" w:cstheme="minorHAnsi"/>
        </w:rPr>
      </w:pPr>
      <w:r>
        <w:rPr>
          <w:rFonts w:ascii="Ubuntu" w:hAnsi="Ubuntu" w:cstheme="minorHAnsi"/>
        </w:rPr>
        <w:tab/>
      </w:r>
    </w:p>
    <w:p w:rsidR="002A32DA" w:rsidRDefault="002A32DA" w:rsidP="002A32DA">
      <w:pPr>
        <w:jc w:val="center"/>
        <w:rPr>
          <w:rFonts w:ascii="Ubuntu" w:hAnsi="Ubuntu" w:cstheme="minorHAnsi"/>
        </w:rPr>
      </w:pPr>
    </w:p>
    <w:p w:rsidR="00525D85" w:rsidRDefault="00DA2848" w:rsidP="00EE34AF">
      <w:pPr>
        <w:jc w:val="center"/>
        <w:rPr>
          <w:rFonts w:ascii="Ubuntu" w:hAnsi="Ubuntu" w:cstheme="minorHAnsi"/>
        </w:rPr>
      </w:pPr>
      <w:r>
        <w:rPr>
          <w:rFonts w:ascii="Ubuntu" w:hAnsi="Ubuntu" w:cstheme="minorHAnsi"/>
        </w:rPr>
        <w:t xml:space="preserve">Ultimate shopping experience for </w:t>
      </w:r>
      <w:r w:rsidRPr="00DA2848">
        <w:rPr>
          <w:rFonts w:ascii="Ubuntu" w:hAnsi="Ubuntu" w:cstheme="minorHAnsi"/>
          <w:i/>
        </w:rPr>
        <w:t xml:space="preserve">your </w:t>
      </w:r>
      <w:r>
        <w:rPr>
          <w:rFonts w:ascii="Ubuntu" w:hAnsi="Ubuntu" w:cstheme="minorHAnsi"/>
        </w:rPr>
        <w:t xml:space="preserve">customer in </w:t>
      </w:r>
      <w:r w:rsidRPr="00DA2848">
        <w:rPr>
          <w:rFonts w:ascii="Ubuntu" w:hAnsi="Ubuntu" w:cstheme="minorHAnsi"/>
          <w:i/>
        </w:rPr>
        <w:t>your</w:t>
      </w:r>
      <w:r>
        <w:rPr>
          <w:rFonts w:ascii="Ubuntu" w:hAnsi="Ubuntu" w:cstheme="minorHAnsi"/>
        </w:rPr>
        <w:t xml:space="preserve"> centre</w:t>
      </w:r>
    </w:p>
    <w:p w:rsidR="00525D85" w:rsidRDefault="00525D85" w:rsidP="00C26CF1">
      <w:pPr>
        <w:rPr>
          <w:rFonts w:ascii="Ubuntu" w:hAnsi="Ubuntu" w:cstheme="minorHAnsi"/>
        </w:rPr>
      </w:pPr>
    </w:p>
    <w:p w:rsidR="00525D85" w:rsidRDefault="00525D85" w:rsidP="00C26CF1">
      <w:pPr>
        <w:rPr>
          <w:rFonts w:ascii="Ubuntu" w:hAnsi="Ubuntu" w:cstheme="minorHAnsi"/>
        </w:rPr>
      </w:pPr>
    </w:p>
    <w:p w:rsidR="00DA2848" w:rsidRDefault="00DA2848" w:rsidP="00C26CF1">
      <w:pPr>
        <w:rPr>
          <w:rFonts w:ascii="Ubuntu" w:hAnsi="Ubuntu" w:cstheme="minorHAnsi"/>
        </w:rPr>
      </w:pPr>
      <w:r>
        <w:rPr>
          <w:rFonts w:ascii="Ubuntu" w:hAnsi="Ubuntu" w:cstheme="minorHAnsi"/>
        </w:rPr>
        <w:br w:type="textWrapping" w:clear="all"/>
      </w:r>
    </w:p>
    <w:p w:rsidR="00C26CF1" w:rsidRDefault="00C26CF1" w:rsidP="00C26CF1">
      <w:pPr>
        <w:rPr>
          <w:rFonts w:ascii="Ubuntu" w:hAnsi="Ubuntu" w:cstheme="minorHAnsi"/>
        </w:rPr>
      </w:pP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</w:r>
    </w:p>
    <w:p w:rsidR="00C26CF1" w:rsidRDefault="00C26CF1" w:rsidP="00C26CF1">
      <w:pPr>
        <w:rPr>
          <w:rFonts w:ascii="Ubuntu" w:hAnsi="Ubuntu" w:cstheme="minorHAnsi"/>
        </w:rPr>
      </w:pP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</w:r>
    </w:p>
    <w:p w:rsidR="00C26CF1" w:rsidRDefault="001835F6" w:rsidP="00C26CF1">
      <w:pPr>
        <w:rPr>
          <w:rFonts w:ascii="Ubuntu" w:hAnsi="Ubuntu" w:cstheme="minorHAnsi"/>
        </w:rPr>
      </w:pPr>
      <w:r>
        <w:rPr>
          <w:noProof/>
          <w:lang w:eastAsia="en-AU"/>
        </w:rPr>
        <w:drawing>
          <wp:anchor distT="0" distB="0" distL="114300" distR="114300" simplePos="0" relativeHeight="251729920" behindDoc="1" locked="0" layoutInCell="1" allowOverlap="1" wp14:anchorId="25E3C6B7" wp14:editId="2E4B21E3">
            <wp:simplePos x="0" y="0"/>
            <wp:positionH relativeFrom="column">
              <wp:posOffset>353695</wp:posOffset>
            </wp:positionH>
            <wp:positionV relativeFrom="paragraph">
              <wp:posOffset>76200</wp:posOffset>
            </wp:positionV>
            <wp:extent cx="4461510" cy="2638425"/>
            <wp:effectExtent l="0" t="0" r="0" b="9525"/>
            <wp:wrapNone/>
            <wp:docPr id="61" name="Picture 61" descr="http://www.karlribas.com/images/blog/2008-04_repeatbusin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karlribas.com/images/blog/2008-04_repeatbusiness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51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6CF1" w:rsidRDefault="00C26CF1" w:rsidP="00C26CF1">
      <w:pPr>
        <w:rPr>
          <w:rFonts w:ascii="Ubuntu" w:hAnsi="Ubuntu" w:cstheme="minorHAnsi"/>
        </w:rPr>
      </w:pPr>
    </w:p>
    <w:p w:rsidR="00C26CF1" w:rsidRDefault="00C26CF1" w:rsidP="00C26CF1">
      <w:pPr>
        <w:rPr>
          <w:rFonts w:ascii="Ubuntu" w:hAnsi="Ubuntu" w:cstheme="minorHAnsi"/>
        </w:rPr>
      </w:pPr>
    </w:p>
    <w:p w:rsidR="000643B2" w:rsidRDefault="000643B2" w:rsidP="000643B2">
      <w:pPr>
        <w:rPr>
          <w:rFonts w:ascii="Ubuntu" w:hAnsi="Ubuntu" w:cstheme="minorHAnsi"/>
        </w:rPr>
      </w:pPr>
    </w:p>
    <w:p w:rsidR="000643B2" w:rsidRDefault="000643B2" w:rsidP="000643B2">
      <w:pPr>
        <w:rPr>
          <w:rFonts w:ascii="Ubuntu" w:hAnsi="Ubuntu" w:cstheme="minorHAnsi"/>
        </w:rPr>
      </w:pPr>
    </w:p>
    <w:p w:rsidR="0057263E" w:rsidRDefault="0057263E" w:rsidP="000643B2">
      <w:pPr>
        <w:rPr>
          <w:rFonts w:ascii="Ubuntu" w:hAnsi="Ubuntu" w:cstheme="minorHAnsi"/>
        </w:rPr>
      </w:pPr>
    </w:p>
    <w:p w:rsidR="00C97F2E" w:rsidRPr="00C97F2E" w:rsidRDefault="00C97F2E" w:rsidP="00C97F2E">
      <w:pPr>
        <w:rPr>
          <w:rFonts w:ascii="Ubuntu" w:hAnsi="Ubuntu" w:cstheme="minorHAnsi"/>
        </w:rPr>
      </w:pPr>
    </w:p>
    <w:p w:rsidR="00A17FAB" w:rsidRPr="009204D0" w:rsidRDefault="00A17FAB" w:rsidP="00A17FAB">
      <w:pPr>
        <w:rPr>
          <w:rFonts w:ascii="Ubuntu" w:hAnsi="Ubuntu" w:cstheme="minorHAnsi"/>
        </w:rPr>
      </w:pPr>
    </w:p>
    <w:p w:rsidR="00A17FAB" w:rsidRPr="009204D0" w:rsidRDefault="00A17FAB" w:rsidP="00F13249">
      <w:pPr>
        <w:rPr>
          <w:rFonts w:ascii="Ubuntu" w:hAnsi="Ubuntu" w:cstheme="minorHAnsi"/>
          <w:b/>
          <w:i/>
        </w:rPr>
      </w:pPr>
    </w:p>
    <w:p w:rsidR="002A32DA" w:rsidRDefault="00A17FAB" w:rsidP="002A32DA">
      <w:pPr>
        <w:rPr>
          <w:rFonts w:ascii="Ubuntu" w:hAnsi="Ubuntu" w:cstheme="minorHAnsi"/>
        </w:rPr>
      </w:pPr>
      <w:r w:rsidRPr="009204D0">
        <w:rPr>
          <w:rFonts w:ascii="Ubuntu" w:hAnsi="Ubuntu" w:cstheme="minorHAnsi"/>
        </w:rPr>
        <w:tab/>
      </w:r>
    </w:p>
    <w:p w:rsidR="002A32DA" w:rsidRDefault="002A32DA" w:rsidP="002A32DA">
      <w:pPr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9603E2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86F43" w:rsidRDefault="00B86F43" w:rsidP="00B86F43">
      <w:pPr>
        <w:jc w:val="center"/>
        <w:rPr>
          <w:rFonts w:ascii="Ubuntu" w:hAnsi="Ubuntu" w:cstheme="minorHAnsi"/>
          <w:b/>
          <w:color w:val="FF0000"/>
        </w:rPr>
      </w:pPr>
    </w:p>
    <w:p w:rsidR="00812D37" w:rsidRDefault="00812D37" w:rsidP="00B86F43">
      <w:pPr>
        <w:jc w:val="center"/>
        <w:rPr>
          <w:rFonts w:ascii="Ubuntu" w:hAnsi="Ubuntu" w:cstheme="minorHAnsi"/>
          <w:b/>
          <w:color w:val="FF0000"/>
        </w:rPr>
      </w:pPr>
    </w:p>
    <w:p w:rsidR="00B86F43" w:rsidRPr="000626D2" w:rsidRDefault="00B86F43" w:rsidP="00B86F43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  <w:r w:rsidRPr="000626D2">
        <w:rPr>
          <w:rFonts w:ascii="Ubuntu" w:hAnsi="Ubuntu" w:cstheme="minorHAnsi"/>
          <w:b/>
          <w:color w:val="FF0000"/>
          <w:sz w:val="28"/>
          <w:szCs w:val="28"/>
        </w:rPr>
        <w:lastRenderedPageBreak/>
        <w:t>PRESENTATION</w:t>
      </w:r>
    </w:p>
    <w:p w:rsidR="00B86F43" w:rsidRPr="008C77DC" w:rsidRDefault="00B86F43" w:rsidP="00B86F43">
      <w:pPr>
        <w:jc w:val="center"/>
        <w:rPr>
          <w:rFonts w:ascii="Ubuntu" w:hAnsi="Ubuntu" w:cstheme="minorHAnsi"/>
          <w:b/>
          <w:color w:val="FF0000"/>
        </w:rPr>
      </w:pPr>
    </w:p>
    <w:p w:rsidR="00B86F43" w:rsidRPr="008C77DC" w:rsidRDefault="00B86F43" w:rsidP="00B86F43">
      <w:pPr>
        <w:jc w:val="center"/>
        <w:rPr>
          <w:rFonts w:ascii="Ubuntu" w:hAnsi="Ubuntu" w:cstheme="minorHAnsi"/>
          <w:b/>
        </w:rPr>
      </w:pPr>
    </w:p>
    <w:p w:rsidR="00B86F43" w:rsidRDefault="00B86F43" w:rsidP="00B86F43">
      <w:pPr>
        <w:jc w:val="center"/>
        <w:rPr>
          <w:rFonts w:ascii="Ubuntu" w:hAnsi="Ubuntu" w:cstheme="minorHAnsi"/>
        </w:rPr>
      </w:pPr>
    </w:p>
    <w:p w:rsidR="00B86F43" w:rsidRPr="004F5E65" w:rsidRDefault="00B86F43" w:rsidP="004F5E65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4F5E65">
        <w:rPr>
          <w:rFonts w:ascii="Ubuntu" w:hAnsi="Ubuntu" w:cstheme="minorHAnsi"/>
        </w:rPr>
        <w:t>Facilities</w:t>
      </w:r>
    </w:p>
    <w:p w:rsidR="00B86F43" w:rsidRDefault="00B86F43" w:rsidP="00B86F43">
      <w:pPr>
        <w:rPr>
          <w:rFonts w:ascii="Ubuntu" w:hAnsi="Ubuntu" w:cstheme="minorHAnsi"/>
        </w:rPr>
      </w:pPr>
    </w:p>
    <w:p w:rsidR="00B86F43" w:rsidRDefault="00B86F43" w:rsidP="00B86F43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6FB66F3" wp14:editId="25A9709D">
                <wp:simplePos x="0" y="0"/>
                <wp:positionH relativeFrom="column">
                  <wp:posOffset>518160</wp:posOffset>
                </wp:positionH>
                <wp:positionV relativeFrom="paragraph">
                  <wp:posOffset>57150</wp:posOffset>
                </wp:positionV>
                <wp:extent cx="336550" cy="45085"/>
                <wp:effectExtent l="0" t="19050" r="44450" b="31115"/>
                <wp:wrapNone/>
                <wp:docPr id="47" name="Right Arrow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7" o:spid="_x0000_s1026" type="#_x0000_t13" style="position:absolute;margin-left:40.8pt;margin-top:4.5pt;width:26.5pt;height:3.5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Layout and usability optimisation</w:t>
      </w:r>
    </w:p>
    <w:p w:rsidR="00B86F43" w:rsidRDefault="00B86F43" w:rsidP="00B86F43">
      <w:pPr>
        <w:rPr>
          <w:rFonts w:ascii="Ubuntu" w:hAnsi="Ubuntu" w:cstheme="minorHAnsi"/>
        </w:rPr>
      </w:pPr>
    </w:p>
    <w:p w:rsidR="00B86F43" w:rsidRDefault="00B86F43" w:rsidP="00B86F43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0520615" wp14:editId="15C045AC">
                <wp:simplePos x="0" y="0"/>
                <wp:positionH relativeFrom="column">
                  <wp:posOffset>518160</wp:posOffset>
                </wp:positionH>
                <wp:positionV relativeFrom="paragraph">
                  <wp:posOffset>60960</wp:posOffset>
                </wp:positionV>
                <wp:extent cx="336550" cy="45085"/>
                <wp:effectExtent l="0" t="19050" r="44450" b="31115"/>
                <wp:wrapNone/>
                <wp:docPr id="56" name="Right Arrow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56" o:spid="_x0000_s1026" type="#_x0000_t13" style="position:absolute;margin-left:40.8pt;margin-top:4.8pt;width:26.5pt;height:3.5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Appearance and presentation</w:t>
      </w:r>
    </w:p>
    <w:p w:rsidR="00B86F43" w:rsidRDefault="00B86F43" w:rsidP="00B86F43">
      <w:pPr>
        <w:ind w:left="720" w:firstLine="720"/>
        <w:rPr>
          <w:rFonts w:ascii="Ubuntu" w:hAnsi="Ubuntu" w:cstheme="minorHAnsi"/>
        </w:rPr>
      </w:pPr>
    </w:p>
    <w:p w:rsidR="00B86F43" w:rsidRDefault="00B86F43" w:rsidP="00B86F43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C3D9CA6" wp14:editId="32AF3285">
                <wp:simplePos x="0" y="0"/>
                <wp:positionH relativeFrom="column">
                  <wp:posOffset>518160</wp:posOffset>
                </wp:positionH>
                <wp:positionV relativeFrom="paragraph">
                  <wp:posOffset>17780</wp:posOffset>
                </wp:positionV>
                <wp:extent cx="336550" cy="45085"/>
                <wp:effectExtent l="0" t="19050" r="44450" b="31115"/>
                <wp:wrapNone/>
                <wp:docPr id="73" name="Right Arrow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73" o:spid="_x0000_s1026" type="#_x0000_t13" style="position:absolute;margin-left:40.8pt;margin-top:1.4pt;width:26.5pt;height:3.5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Cleanliness / OH &amp; S</w:t>
      </w:r>
    </w:p>
    <w:p w:rsidR="00B86F43" w:rsidRDefault="00B86F43" w:rsidP="00B86F43">
      <w:pPr>
        <w:rPr>
          <w:rFonts w:ascii="Ubuntu" w:hAnsi="Ubuntu" w:cstheme="minorHAnsi"/>
          <w:i/>
        </w:rPr>
      </w:pPr>
    </w:p>
    <w:p w:rsidR="00B86F43" w:rsidRDefault="00B86F43" w:rsidP="00B86F43">
      <w:pPr>
        <w:rPr>
          <w:rFonts w:ascii="Ubuntu" w:hAnsi="Ubuntu" w:cstheme="minorHAnsi"/>
          <w:i/>
        </w:rPr>
      </w:pPr>
    </w:p>
    <w:p w:rsidR="00B86F43" w:rsidRDefault="00B86F43" w:rsidP="00B86F43">
      <w:pPr>
        <w:rPr>
          <w:rFonts w:ascii="Ubuntu" w:hAnsi="Ubuntu" w:cstheme="minorHAnsi"/>
          <w:i/>
        </w:rPr>
      </w:pPr>
    </w:p>
    <w:p w:rsidR="00B86F43" w:rsidRPr="004F5E65" w:rsidRDefault="00B86F43" w:rsidP="004F5E65">
      <w:pPr>
        <w:pStyle w:val="ListParagraph"/>
        <w:numPr>
          <w:ilvl w:val="0"/>
          <w:numId w:val="1"/>
        </w:numPr>
        <w:rPr>
          <w:rFonts w:ascii="Ubuntu" w:hAnsi="Ubuntu" w:cstheme="minorHAnsi"/>
        </w:rPr>
      </w:pPr>
      <w:r w:rsidRPr="004F5E65">
        <w:rPr>
          <w:rFonts w:ascii="Ubuntu" w:hAnsi="Ubuntu" w:cstheme="minorHAnsi"/>
          <w:i/>
        </w:rPr>
        <w:t>Your</w:t>
      </w:r>
      <w:r w:rsidRPr="004F5E65">
        <w:rPr>
          <w:rFonts w:ascii="Ubuntu" w:hAnsi="Ubuntu" w:cstheme="minorHAnsi"/>
        </w:rPr>
        <w:t xml:space="preserve"> centre known in the community</w:t>
      </w:r>
    </w:p>
    <w:p w:rsidR="00B86F43" w:rsidRDefault="00B86F43" w:rsidP="00B86F43">
      <w:pPr>
        <w:rPr>
          <w:rFonts w:ascii="Ubuntu" w:hAnsi="Ubuntu" w:cstheme="minorHAnsi"/>
        </w:rPr>
      </w:pPr>
    </w:p>
    <w:p w:rsidR="001835F6" w:rsidRDefault="001835F6" w:rsidP="001835F6">
      <w:pPr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19C60596" wp14:editId="5CD1148C">
                <wp:simplePos x="0" y="0"/>
                <wp:positionH relativeFrom="column">
                  <wp:posOffset>518160</wp:posOffset>
                </wp:positionH>
                <wp:positionV relativeFrom="paragraph">
                  <wp:posOffset>55245</wp:posOffset>
                </wp:positionV>
                <wp:extent cx="336550" cy="45085"/>
                <wp:effectExtent l="0" t="19050" r="44450" b="31115"/>
                <wp:wrapNone/>
                <wp:docPr id="9" name="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9" o:spid="_x0000_s1026" type="#_x0000_t13" style="position:absolute;margin-left:40.8pt;margin-top:4.35pt;width:26.5pt;height:3.5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Branding – recognisable / memorable</w:t>
      </w:r>
    </w:p>
    <w:p w:rsidR="001835F6" w:rsidRDefault="001835F6" w:rsidP="001835F6">
      <w:pPr>
        <w:ind w:left="720"/>
        <w:rPr>
          <w:rFonts w:ascii="Ubuntu" w:hAnsi="Ubuntu" w:cstheme="minorHAnsi"/>
        </w:rPr>
      </w:pPr>
    </w:p>
    <w:p w:rsidR="00B86F43" w:rsidRDefault="00B86F43" w:rsidP="00B86F43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0631E439" wp14:editId="430D1242">
                <wp:simplePos x="0" y="0"/>
                <wp:positionH relativeFrom="column">
                  <wp:posOffset>518160</wp:posOffset>
                </wp:positionH>
                <wp:positionV relativeFrom="paragraph">
                  <wp:posOffset>59690</wp:posOffset>
                </wp:positionV>
                <wp:extent cx="336550" cy="45085"/>
                <wp:effectExtent l="0" t="19050" r="44450" b="31115"/>
                <wp:wrapNone/>
                <wp:docPr id="44" name="Right Arrow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4" o:spid="_x0000_s1026" type="#_x0000_t13" style="position:absolute;margin-left:40.8pt;margin-top:4.7pt;width:26.5pt;height:3.5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Better shopping experience</w:t>
      </w:r>
    </w:p>
    <w:p w:rsidR="00B86F43" w:rsidRDefault="00B86F43" w:rsidP="00B86F43">
      <w:pPr>
        <w:rPr>
          <w:rFonts w:ascii="Ubuntu" w:hAnsi="Ubuntu" w:cstheme="minorHAnsi"/>
        </w:rPr>
      </w:pPr>
    </w:p>
    <w:p w:rsidR="00B86F43" w:rsidRDefault="00B86F43" w:rsidP="00B86F43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6782469D" wp14:editId="0BDBF0AC">
                <wp:simplePos x="0" y="0"/>
                <wp:positionH relativeFrom="column">
                  <wp:posOffset>518160</wp:posOffset>
                </wp:positionH>
                <wp:positionV relativeFrom="paragraph">
                  <wp:posOffset>63500</wp:posOffset>
                </wp:positionV>
                <wp:extent cx="336550" cy="45085"/>
                <wp:effectExtent l="0" t="19050" r="44450" b="31115"/>
                <wp:wrapNone/>
                <wp:docPr id="45" name="Right Arrow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5" o:spid="_x0000_s1026" type="#_x0000_t13" style="position:absolute;margin-left:40.8pt;margin-top:5pt;width:26.5pt;height:3.5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Improved image – giving back / rewarding</w:t>
      </w:r>
    </w:p>
    <w:p w:rsidR="00B86F43" w:rsidRDefault="00B86F43" w:rsidP="00B86F43">
      <w:pPr>
        <w:rPr>
          <w:rFonts w:ascii="Ubuntu" w:hAnsi="Ubuntu" w:cstheme="minorHAnsi"/>
        </w:rPr>
      </w:pPr>
    </w:p>
    <w:p w:rsidR="00B86F43" w:rsidRDefault="00B86F43" w:rsidP="00B86F43">
      <w:pPr>
        <w:rPr>
          <w:rFonts w:ascii="Ubuntu" w:hAnsi="Ubuntu" w:cstheme="minorHAnsi"/>
        </w:rPr>
      </w:pPr>
    </w:p>
    <w:p w:rsidR="00B86F43" w:rsidRDefault="00B86F43" w:rsidP="00B86F43">
      <w:pPr>
        <w:rPr>
          <w:rFonts w:ascii="Ubuntu" w:hAnsi="Ubuntu" w:cstheme="minorHAnsi"/>
        </w:rPr>
      </w:pPr>
    </w:p>
    <w:p w:rsidR="00B86F43" w:rsidRDefault="00B86F43" w:rsidP="00B86F43">
      <w:pPr>
        <w:rPr>
          <w:rFonts w:ascii="Ubuntu" w:hAnsi="Ubuntu" w:cstheme="minorHAnsi"/>
        </w:rPr>
      </w:pPr>
    </w:p>
    <w:p w:rsidR="00B86F43" w:rsidRDefault="00B86F43" w:rsidP="00B86F43">
      <w:pPr>
        <w:rPr>
          <w:rFonts w:ascii="Ubuntu" w:hAnsi="Ubuntu" w:cstheme="minorHAnsi"/>
        </w:rPr>
      </w:pPr>
    </w:p>
    <w:p w:rsidR="00B86F43" w:rsidRDefault="00B86F43" w:rsidP="00B86F43">
      <w:pPr>
        <w:jc w:val="center"/>
        <w:rPr>
          <w:rFonts w:ascii="Ubuntu" w:hAnsi="Ubuntu" w:cstheme="minorHAnsi"/>
        </w:rPr>
      </w:pPr>
      <w:r>
        <w:rPr>
          <w:noProof/>
          <w:lang w:eastAsia="en-AU"/>
        </w:rPr>
        <w:drawing>
          <wp:inline distT="0" distB="0" distL="0" distR="0" wp14:anchorId="15A80567" wp14:editId="69E3F431">
            <wp:extent cx="3533775" cy="2650331"/>
            <wp:effectExtent l="0" t="0" r="0" b="0"/>
            <wp:docPr id="82" name="Picture 82" descr="http://www.willowcreekevents.org.uk/wp-content/uploads/2012/10/bigstock-Excellent-Survey-Rating-8438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willowcreekevents.org.uk/wp-content/uploads/2012/10/bigstock-Excellent-Survey-Rating-843823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614" cy="2660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F43" w:rsidRDefault="00B86F43" w:rsidP="00F572F5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86F43" w:rsidRDefault="00B86F43" w:rsidP="00F572F5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86F43" w:rsidRDefault="00B86F43" w:rsidP="00F572F5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86F43" w:rsidRDefault="00B86F43" w:rsidP="00F572F5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B86F43" w:rsidRDefault="00B86F43" w:rsidP="00F572F5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12D37" w:rsidRDefault="00812D37" w:rsidP="00F572F5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955391" w:rsidRDefault="00955391" w:rsidP="00383F2F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525D85" w:rsidRPr="002A32DA" w:rsidRDefault="00F572F5" w:rsidP="00383F2F">
      <w:pPr>
        <w:jc w:val="center"/>
        <w:rPr>
          <w:rFonts w:ascii="Ubuntu" w:hAnsi="Ubuntu" w:cstheme="minorHAnsi"/>
        </w:rPr>
      </w:pPr>
      <w:proofErr w:type="spellStart"/>
      <w:r>
        <w:rPr>
          <w:rFonts w:ascii="Ubuntu" w:hAnsi="Ubuntu" w:cstheme="minorHAnsi"/>
          <w:b/>
          <w:color w:val="FF0000"/>
          <w:sz w:val="28"/>
          <w:szCs w:val="28"/>
        </w:rPr>
        <w:lastRenderedPageBreak/>
        <w:t>YourCentre</w:t>
      </w:r>
      <w:proofErr w:type="spellEnd"/>
      <w:r>
        <w:rPr>
          <w:rFonts w:ascii="Ubuntu" w:hAnsi="Ubuntu" w:cstheme="minorHAnsi"/>
          <w:b/>
          <w:color w:val="FF0000"/>
          <w:sz w:val="28"/>
          <w:szCs w:val="28"/>
        </w:rPr>
        <w:t xml:space="preserve"> TEAM</w:t>
      </w:r>
    </w:p>
    <w:p w:rsidR="00525D85" w:rsidRPr="00525D85" w:rsidRDefault="00525D85" w:rsidP="00525D85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525D85" w:rsidRDefault="00525D85" w:rsidP="00F13249">
      <w:pPr>
        <w:rPr>
          <w:rFonts w:ascii="Ubuntu" w:hAnsi="Ubuntu" w:cstheme="minorHAnsi"/>
        </w:rPr>
      </w:pPr>
    </w:p>
    <w:p w:rsidR="00525D85" w:rsidRDefault="00525D85" w:rsidP="00F13249">
      <w:pPr>
        <w:rPr>
          <w:rFonts w:ascii="Ubuntu" w:hAnsi="Ubuntu" w:cstheme="minorHAnsi"/>
        </w:rPr>
      </w:pPr>
      <w:r>
        <w:rPr>
          <w:rFonts w:ascii="Ubuntu" w:hAnsi="Ubuntu" w:cstheme="minorHAnsi"/>
        </w:rPr>
        <w:t xml:space="preserve">Hand-picked specialised team of experienced and highly qualified professionals </w:t>
      </w:r>
    </w:p>
    <w:p w:rsidR="00525D85" w:rsidRDefault="00525D85" w:rsidP="00F13249">
      <w:pPr>
        <w:rPr>
          <w:rFonts w:ascii="Ubuntu" w:hAnsi="Ubuntu" w:cstheme="minorHAnsi"/>
        </w:rPr>
      </w:pPr>
    </w:p>
    <w:p w:rsidR="00525D85" w:rsidRDefault="00525D85" w:rsidP="00525D85">
      <w:pPr>
        <w:ind w:firstLine="720"/>
        <w:rPr>
          <w:rFonts w:ascii="Ubuntu" w:hAnsi="Ubuntu" w:cstheme="minorHAnsi"/>
        </w:rPr>
      </w:pPr>
      <w:r>
        <w:rPr>
          <w:rFonts w:ascii="Ubuntu" w:hAnsi="Ubuntu" w:cstheme="minorHAnsi"/>
        </w:rPr>
        <w:t>ALL-ENCOMPASSING SERVICE</w:t>
      </w:r>
    </w:p>
    <w:p w:rsidR="00525D85" w:rsidRDefault="00525D85" w:rsidP="00F13249">
      <w:pPr>
        <w:rPr>
          <w:rFonts w:ascii="Ubuntu" w:hAnsi="Ubuntu" w:cstheme="minorHAnsi"/>
        </w:rPr>
      </w:pPr>
    </w:p>
    <w:p w:rsidR="00525D85" w:rsidRDefault="00525D85" w:rsidP="00F13249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4DE4CAE" wp14:editId="6F3085AD">
                <wp:simplePos x="0" y="0"/>
                <wp:positionH relativeFrom="column">
                  <wp:posOffset>499110</wp:posOffset>
                </wp:positionH>
                <wp:positionV relativeFrom="paragraph">
                  <wp:posOffset>43815</wp:posOffset>
                </wp:positionV>
                <wp:extent cx="336550" cy="45085"/>
                <wp:effectExtent l="0" t="19050" r="44450" b="31115"/>
                <wp:wrapNone/>
                <wp:docPr id="62" name="Right Arrow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62" o:spid="_x0000_s1026" type="#_x0000_t13" style="position:absolute;margin-left:39.3pt;margin-top:3.45pt;width:26.5pt;height:3.5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 xml:space="preserve">Graphic design </w:t>
      </w:r>
      <w:r w:rsidR="00051815">
        <w:rPr>
          <w:rFonts w:ascii="Ubuntu" w:hAnsi="Ubuntu" w:cstheme="minorHAnsi"/>
        </w:rPr>
        <w:t>artists</w:t>
      </w:r>
    </w:p>
    <w:p w:rsidR="00525D85" w:rsidRDefault="00525D85" w:rsidP="00F13249">
      <w:pPr>
        <w:rPr>
          <w:rFonts w:ascii="Ubuntu" w:hAnsi="Ubuntu" w:cstheme="minorHAnsi"/>
        </w:rPr>
      </w:pPr>
    </w:p>
    <w:p w:rsidR="00525D85" w:rsidRDefault="00525D85" w:rsidP="00F13249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C6C5F11" wp14:editId="1487F575">
                <wp:simplePos x="0" y="0"/>
                <wp:positionH relativeFrom="column">
                  <wp:posOffset>499110</wp:posOffset>
                </wp:positionH>
                <wp:positionV relativeFrom="paragraph">
                  <wp:posOffset>31750</wp:posOffset>
                </wp:positionV>
                <wp:extent cx="336550" cy="45085"/>
                <wp:effectExtent l="0" t="19050" r="44450" b="31115"/>
                <wp:wrapNone/>
                <wp:docPr id="63" name="Right Arrow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63" o:spid="_x0000_s1026" type="#_x0000_t13" style="position:absolute;margin-left:39.3pt;margin-top:2.5pt;width:26.5pt;height:3.5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</w:r>
      <w:r w:rsidR="003347B9">
        <w:rPr>
          <w:rFonts w:ascii="Ubuntu" w:hAnsi="Ubuntu" w:cstheme="minorHAnsi"/>
        </w:rPr>
        <w:t xml:space="preserve">IT </w:t>
      </w:r>
      <w:proofErr w:type="spellStart"/>
      <w:r w:rsidR="003347B9">
        <w:rPr>
          <w:rFonts w:ascii="Ubuntu" w:hAnsi="Ubuntu" w:cstheme="minorHAnsi"/>
        </w:rPr>
        <w:t>integratation</w:t>
      </w:r>
      <w:proofErr w:type="spellEnd"/>
      <w:r w:rsidR="003347B9">
        <w:rPr>
          <w:rFonts w:ascii="Ubuntu" w:hAnsi="Ubuntu" w:cstheme="minorHAnsi"/>
        </w:rPr>
        <w:t xml:space="preserve"> / S</w:t>
      </w:r>
      <w:r>
        <w:rPr>
          <w:rFonts w:ascii="Ubuntu" w:hAnsi="Ubuntu" w:cstheme="minorHAnsi"/>
        </w:rPr>
        <w:t>upport</w:t>
      </w:r>
      <w:r w:rsidR="00051815">
        <w:rPr>
          <w:rFonts w:ascii="Ubuntu" w:hAnsi="Ubuntu" w:cstheme="minorHAnsi"/>
        </w:rPr>
        <w:t xml:space="preserve"> technicians</w:t>
      </w:r>
    </w:p>
    <w:p w:rsidR="00525D85" w:rsidRDefault="00525D85" w:rsidP="00F13249">
      <w:pPr>
        <w:rPr>
          <w:rFonts w:ascii="Ubuntu" w:hAnsi="Ubuntu" w:cstheme="minorHAnsi"/>
        </w:rPr>
      </w:pPr>
    </w:p>
    <w:p w:rsidR="00525D85" w:rsidRDefault="00525D85" w:rsidP="00F13249">
      <w:pPr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1273E99" wp14:editId="39995690">
                <wp:simplePos x="0" y="0"/>
                <wp:positionH relativeFrom="column">
                  <wp:posOffset>499110</wp:posOffset>
                </wp:positionH>
                <wp:positionV relativeFrom="paragraph">
                  <wp:posOffset>57785</wp:posOffset>
                </wp:positionV>
                <wp:extent cx="336550" cy="45085"/>
                <wp:effectExtent l="0" t="19050" r="44450" b="31115"/>
                <wp:wrapNone/>
                <wp:docPr id="64" name="Right Arrow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64" o:spid="_x0000_s1026" type="#_x0000_t13" style="position:absolute;margin-left:39.3pt;margin-top:4.55pt;width:26.5pt;height:3.5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ab/>
      </w:r>
      <w:r>
        <w:rPr>
          <w:rFonts w:ascii="Ubuntu" w:hAnsi="Ubuntu" w:cstheme="minorHAnsi"/>
        </w:rPr>
        <w:tab/>
        <w:t>Marketing gurus</w:t>
      </w:r>
    </w:p>
    <w:p w:rsidR="00525D85" w:rsidRDefault="00525D85" w:rsidP="00F13249">
      <w:pPr>
        <w:rPr>
          <w:rFonts w:ascii="Ubuntu" w:hAnsi="Ubuntu" w:cstheme="minorHAnsi"/>
        </w:rPr>
      </w:pPr>
    </w:p>
    <w:p w:rsidR="00525D85" w:rsidRDefault="00525D85" w:rsidP="00525D85">
      <w:pPr>
        <w:ind w:left="720" w:firstLine="72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03A15BE" wp14:editId="1F60DF56">
                <wp:simplePos x="0" y="0"/>
                <wp:positionH relativeFrom="column">
                  <wp:posOffset>499110</wp:posOffset>
                </wp:positionH>
                <wp:positionV relativeFrom="paragraph">
                  <wp:posOffset>45720</wp:posOffset>
                </wp:positionV>
                <wp:extent cx="336550" cy="45085"/>
                <wp:effectExtent l="0" t="19050" r="44450" b="31115"/>
                <wp:wrapNone/>
                <wp:docPr id="65" name="Right Arrow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65" o:spid="_x0000_s1026" type="#_x0000_t13" style="position:absolute;margin-left:39.3pt;margin-top:3.6pt;width:26.5pt;height:3.5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Retail consultancy experts</w:t>
      </w:r>
    </w:p>
    <w:p w:rsidR="008402FF" w:rsidRDefault="008402FF" w:rsidP="00525D85">
      <w:pPr>
        <w:ind w:left="720" w:firstLine="720"/>
        <w:rPr>
          <w:rFonts w:ascii="Ubuntu" w:hAnsi="Ubuntu" w:cstheme="minorHAnsi"/>
        </w:rPr>
      </w:pPr>
    </w:p>
    <w:p w:rsidR="008402FF" w:rsidRDefault="008402FF" w:rsidP="008402FF">
      <w:pPr>
        <w:ind w:left="1440"/>
        <w:rPr>
          <w:rFonts w:ascii="Ubuntu" w:hAnsi="Ubuntu" w:cstheme="minorHAnsi"/>
        </w:rPr>
      </w:pPr>
      <w:r>
        <w:rPr>
          <w:rFonts w:ascii="Ubuntu" w:hAnsi="Ubuntu" w:cstheme="minorHAnsi"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35EADFD" wp14:editId="624565D3">
                <wp:simplePos x="0" y="0"/>
                <wp:positionH relativeFrom="column">
                  <wp:posOffset>499110</wp:posOffset>
                </wp:positionH>
                <wp:positionV relativeFrom="paragraph">
                  <wp:posOffset>49530</wp:posOffset>
                </wp:positionV>
                <wp:extent cx="336550" cy="45085"/>
                <wp:effectExtent l="0" t="19050" r="44450" b="31115"/>
                <wp:wrapNone/>
                <wp:docPr id="29" name="Right Arrow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50" cy="45085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9" o:spid="_x0000_s1026" type="#_x0000_t13" style="position:absolute;margin-left:39.3pt;margin-top:3.9pt;width:26.5pt;height:3.5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" adj="20153" fillcolor="#00b050" strokecolor="#00b050" strokeweight="2pt"/>
            </w:pict>
          </mc:Fallback>
        </mc:AlternateContent>
      </w:r>
      <w:r>
        <w:rPr>
          <w:rFonts w:ascii="Ubuntu" w:hAnsi="Ubuntu" w:cstheme="minorHAnsi"/>
        </w:rPr>
        <w:t>Your own ‘on the ground’ person ideally sourced from your catchment</w:t>
      </w:r>
    </w:p>
    <w:p w:rsidR="00525D85" w:rsidRDefault="00525D85" w:rsidP="00525D85">
      <w:pPr>
        <w:ind w:left="720" w:firstLine="720"/>
        <w:rPr>
          <w:rFonts w:ascii="Ubuntu" w:hAnsi="Ubuntu" w:cstheme="minorHAnsi"/>
        </w:rPr>
      </w:pPr>
    </w:p>
    <w:p w:rsidR="008A0398" w:rsidRDefault="008A0398" w:rsidP="00525D85">
      <w:pPr>
        <w:ind w:left="720" w:firstLine="720"/>
        <w:rPr>
          <w:rFonts w:ascii="Ubuntu" w:hAnsi="Ubuntu" w:cstheme="minorHAnsi"/>
        </w:rPr>
      </w:pPr>
    </w:p>
    <w:p w:rsidR="008A0398" w:rsidRDefault="008A0398" w:rsidP="00525D85">
      <w:pPr>
        <w:ind w:left="720" w:firstLine="720"/>
        <w:rPr>
          <w:rFonts w:ascii="Ubuntu" w:hAnsi="Ubuntu" w:cstheme="minorHAnsi"/>
        </w:rPr>
      </w:pPr>
    </w:p>
    <w:p w:rsidR="00525D85" w:rsidRDefault="00525D85" w:rsidP="00F13249">
      <w:pPr>
        <w:rPr>
          <w:rFonts w:ascii="Ubuntu" w:hAnsi="Ubuntu" w:cstheme="minorHAnsi"/>
        </w:rPr>
      </w:pPr>
      <w:r>
        <w:rPr>
          <w:rFonts w:ascii="Ubuntu" w:hAnsi="Ubuntu" w:cstheme="minorHAnsi"/>
        </w:rPr>
        <w:tab/>
      </w:r>
    </w:p>
    <w:p w:rsidR="00525D85" w:rsidRPr="008846C2" w:rsidRDefault="00525D85" w:rsidP="008846C2">
      <w:pPr>
        <w:jc w:val="center"/>
        <w:rPr>
          <w:rFonts w:ascii="Ubuntu" w:hAnsi="Ubuntu" w:cstheme="minorHAnsi"/>
          <w:b/>
        </w:rPr>
      </w:pPr>
      <w:r w:rsidRPr="008846C2">
        <w:rPr>
          <w:rFonts w:ascii="Ubuntu" w:hAnsi="Ubuntu" w:cstheme="minorHAnsi"/>
          <w:b/>
        </w:rPr>
        <w:t>Combined experience o</w:t>
      </w:r>
      <w:r w:rsidR="008846C2" w:rsidRPr="008846C2">
        <w:rPr>
          <w:rFonts w:ascii="Ubuntu" w:hAnsi="Ubuntu" w:cstheme="minorHAnsi"/>
          <w:b/>
        </w:rPr>
        <w:t xml:space="preserve">f over 100 years in the retail </w:t>
      </w:r>
      <w:r w:rsidRPr="008846C2">
        <w:rPr>
          <w:rFonts w:ascii="Ubuntu" w:hAnsi="Ubuntu" w:cstheme="minorHAnsi"/>
          <w:b/>
        </w:rPr>
        <w:t>sector</w:t>
      </w:r>
    </w:p>
    <w:p w:rsidR="00551AE8" w:rsidRPr="008846C2" w:rsidRDefault="00551AE8" w:rsidP="008846C2">
      <w:pPr>
        <w:jc w:val="center"/>
        <w:rPr>
          <w:rFonts w:ascii="Ubuntu" w:hAnsi="Ubuntu" w:cstheme="minorHAnsi"/>
          <w:b/>
        </w:rPr>
      </w:pPr>
    </w:p>
    <w:p w:rsidR="00551AE8" w:rsidRDefault="00551AE8" w:rsidP="00F13249">
      <w:pPr>
        <w:rPr>
          <w:rFonts w:ascii="Ubuntu" w:hAnsi="Ubuntu" w:cstheme="minorHAnsi"/>
        </w:rPr>
      </w:pPr>
    </w:p>
    <w:p w:rsidR="00551AE8" w:rsidRDefault="00551AE8" w:rsidP="00551AE8">
      <w:pPr>
        <w:jc w:val="center"/>
        <w:rPr>
          <w:rFonts w:ascii="Ubuntu" w:hAnsi="Ubuntu" w:cstheme="minorHAnsi"/>
        </w:rPr>
      </w:pPr>
      <w:r>
        <w:rPr>
          <w:noProof/>
          <w:lang w:eastAsia="en-AU"/>
        </w:rPr>
        <w:drawing>
          <wp:inline distT="0" distB="0" distL="0" distR="0" wp14:anchorId="1006D3ED" wp14:editId="5DD57EAB">
            <wp:extent cx="3381375" cy="2163142"/>
            <wp:effectExtent l="0" t="0" r="0" b="8890"/>
            <wp:docPr id="67" name="Picture 67" descr="http://www.best.at/upload/images/inline/EU-Projekte/Team_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best.at/upload/images/inline/EU-Projekte/Team_logo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049" cy="2168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D37" w:rsidRDefault="00812D37" w:rsidP="00551AE8">
      <w:pPr>
        <w:jc w:val="center"/>
        <w:rPr>
          <w:rFonts w:ascii="Ubuntu" w:hAnsi="Ubuntu" w:cstheme="minorHAnsi"/>
        </w:rPr>
      </w:pPr>
    </w:p>
    <w:p w:rsidR="008846C2" w:rsidRDefault="008846C2" w:rsidP="00551AE8">
      <w:pPr>
        <w:jc w:val="center"/>
        <w:rPr>
          <w:rFonts w:ascii="Ubuntu" w:hAnsi="Ubuntu" w:cstheme="minorHAnsi"/>
        </w:rPr>
      </w:pPr>
    </w:p>
    <w:p w:rsidR="00F10DE5" w:rsidRPr="002C1267" w:rsidRDefault="008846C2" w:rsidP="008846C2">
      <w:pPr>
        <w:jc w:val="center"/>
        <w:rPr>
          <w:rFonts w:ascii="Ubuntu" w:hAnsi="Ubuntu" w:cstheme="minorHAnsi"/>
          <w:b/>
          <w:i/>
          <w:color w:val="FF0000"/>
          <w:sz w:val="32"/>
          <w:szCs w:val="32"/>
        </w:rPr>
      </w:pPr>
      <w:r w:rsidRPr="002C1267">
        <w:rPr>
          <w:rFonts w:ascii="Ubuntu" w:hAnsi="Ubuntu" w:cstheme="minorHAnsi"/>
          <w:b/>
          <w:color w:val="FF0000"/>
          <w:sz w:val="32"/>
          <w:szCs w:val="32"/>
        </w:rPr>
        <w:t xml:space="preserve">We work </w:t>
      </w:r>
      <w:proofErr w:type="spellStart"/>
      <w:r w:rsidRPr="002C1267">
        <w:rPr>
          <w:rFonts w:ascii="Ubuntu" w:hAnsi="Ubuntu" w:cstheme="minorHAnsi"/>
          <w:b/>
          <w:color w:val="FF0000"/>
          <w:sz w:val="32"/>
          <w:szCs w:val="32"/>
        </w:rPr>
        <w:t>with</w:t>
      </w:r>
      <w:r w:rsidRPr="002C1267">
        <w:rPr>
          <w:rFonts w:ascii="Ubuntu" w:hAnsi="Ubuntu" w:cstheme="minorHAnsi"/>
          <w:b/>
          <w:i/>
          <w:color w:val="FF0000"/>
          <w:sz w:val="32"/>
          <w:szCs w:val="32"/>
        </w:rPr>
        <w:t>YOUR</w:t>
      </w:r>
      <w:proofErr w:type="spellEnd"/>
      <w:r w:rsidRPr="002C1267">
        <w:rPr>
          <w:rFonts w:ascii="Ubuntu" w:hAnsi="Ubuntu" w:cstheme="minorHAnsi"/>
          <w:b/>
          <w:i/>
          <w:color w:val="FF0000"/>
          <w:sz w:val="32"/>
          <w:szCs w:val="32"/>
        </w:rPr>
        <w:t xml:space="preserve"> customers and</w:t>
      </w:r>
    </w:p>
    <w:p w:rsidR="008846C2" w:rsidRPr="002C1267" w:rsidRDefault="008846C2" w:rsidP="008846C2">
      <w:pPr>
        <w:jc w:val="center"/>
        <w:rPr>
          <w:rFonts w:ascii="Ubuntu" w:hAnsi="Ubuntu" w:cstheme="minorHAnsi"/>
          <w:b/>
          <w:i/>
          <w:color w:val="FF0000"/>
          <w:sz w:val="32"/>
          <w:szCs w:val="32"/>
        </w:rPr>
      </w:pPr>
      <w:r w:rsidRPr="002C1267">
        <w:rPr>
          <w:rFonts w:ascii="Ubuntu" w:hAnsi="Ubuntu" w:cstheme="minorHAnsi"/>
          <w:b/>
          <w:i/>
          <w:color w:val="FF0000"/>
          <w:sz w:val="32"/>
          <w:szCs w:val="32"/>
        </w:rPr>
        <w:t xml:space="preserve"> </w:t>
      </w:r>
    </w:p>
    <w:p w:rsidR="008846C2" w:rsidRPr="002C1267" w:rsidRDefault="008846C2" w:rsidP="008846C2">
      <w:pPr>
        <w:jc w:val="center"/>
        <w:rPr>
          <w:rFonts w:ascii="Ubuntu" w:hAnsi="Ubuntu" w:cstheme="minorHAnsi"/>
          <w:b/>
          <w:color w:val="FF0000"/>
          <w:sz w:val="32"/>
          <w:szCs w:val="32"/>
        </w:rPr>
      </w:pPr>
      <w:proofErr w:type="gramStart"/>
      <w:r w:rsidRPr="002C1267">
        <w:rPr>
          <w:rFonts w:ascii="Ubuntu" w:hAnsi="Ubuntu" w:cstheme="minorHAnsi"/>
          <w:b/>
          <w:i/>
          <w:color w:val="FF0000"/>
          <w:sz w:val="32"/>
          <w:szCs w:val="32"/>
        </w:rPr>
        <w:t>YOUR</w:t>
      </w:r>
      <w:r w:rsidR="00525D85" w:rsidRPr="002C1267">
        <w:rPr>
          <w:rFonts w:ascii="Ubuntu" w:hAnsi="Ubuntu" w:cstheme="minorHAnsi"/>
          <w:b/>
          <w:i/>
          <w:color w:val="FF0000"/>
          <w:sz w:val="32"/>
          <w:szCs w:val="32"/>
        </w:rPr>
        <w:t xml:space="preserve">  </w:t>
      </w:r>
      <w:r w:rsidR="00525D85" w:rsidRPr="002C1267">
        <w:rPr>
          <w:rFonts w:ascii="Ubuntu" w:hAnsi="Ubuntu" w:cstheme="minorHAnsi"/>
          <w:b/>
          <w:color w:val="FF0000"/>
          <w:sz w:val="32"/>
          <w:szCs w:val="32"/>
        </w:rPr>
        <w:t>tenants</w:t>
      </w:r>
      <w:proofErr w:type="gramEnd"/>
      <w:r w:rsidRPr="002C1267">
        <w:rPr>
          <w:rFonts w:ascii="Ubuntu" w:hAnsi="Ubuntu" w:cstheme="minorHAnsi"/>
          <w:b/>
          <w:color w:val="FF0000"/>
          <w:sz w:val="32"/>
          <w:szCs w:val="32"/>
        </w:rPr>
        <w:t xml:space="preserve"> </w:t>
      </w:r>
    </w:p>
    <w:p w:rsidR="008846C2" w:rsidRPr="002C1267" w:rsidRDefault="008846C2" w:rsidP="008846C2">
      <w:pPr>
        <w:jc w:val="center"/>
        <w:rPr>
          <w:rFonts w:ascii="Ubuntu" w:hAnsi="Ubuntu" w:cstheme="minorHAnsi"/>
          <w:b/>
          <w:color w:val="FF0000"/>
          <w:sz w:val="32"/>
          <w:szCs w:val="32"/>
        </w:rPr>
      </w:pPr>
    </w:p>
    <w:p w:rsidR="008C77DC" w:rsidRPr="002C1267" w:rsidRDefault="008846C2" w:rsidP="002C1267">
      <w:pPr>
        <w:jc w:val="center"/>
        <w:rPr>
          <w:rFonts w:ascii="Ubuntu" w:hAnsi="Ubuntu" w:cstheme="minorHAnsi"/>
          <w:b/>
          <w:color w:val="FF0000"/>
          <w:sz w:val="32"/>
          <w:szCs w:val="32"/>
        </w:rPr>
      </w:pPr>
      <w:proofErr w:type="gramStart"/>
      <w:r w:rsidRPr="002C1267">
        <w:rPr>
          <w:rFonts w:ascii="Ubuntu" w:hAnsi="Ubuntu" w:cstheme="minorHAnsi"/>
          <w:b/>
          <w:color w:val="FF0000"/>
          <w:sz w:val="32"/>
          <w:szCs w:val="32"/>
        </w:rPr>
        <w:t>to</w:t>
      </w:r>
      <w:proofErr w:type="gramEnd"/>
      <w:r w:rsidRPr="002C1267">
        <w:rPr>
          <w:rFonts w:ascii="Ubuntu" w:hAnsi="Ubuntu" w:cstheme="minorHAnsi"/>
          <w:b/>
          <w:color w:val="FF0000"/>
          <w:sz w:val="32"/>
          <w:szCs w:val="32"/>
        </w:rPr>
        <w:t xml:space="preserve"> make </w:t>
      </w:r>
      <w:r w:rsidRPr="002C1267">
        <w:rPr>
          <w:rFonts w:ascii="Ubuntu" w:hAnsi="Ubuntu" w:cstheme="minorHAnsi"/>
          <w:b/>
          <w:i/>
          <w:color w:val="FF0000"/>
          <w:sz w:val="32"/>
          <w:szCs w:val="32"/>
        </w:rPr>
        <w:t>YOUR</w:t>
      </w:r>
      <w:r w:rsidR="00525D85" w:rsidRPr="002C1267">
        <w:rPr>
          <w:rFonts w:ascii="Ubuntu" w:hAnsi="Ubuntu" w:cstheme="minorHAnsi"/>
          <w:b/>
          <w:color w:val="FF0000"/>
          <w:sz w:val="32"/>
          <w:szCs w:val="32"/>
        </w:rPr>
        <w:t xml:space="preserve"> centre the best it can be</w:t>
      </w:r>
    </w:p>
    <w:p w:rsidR="008C77DC" w:rsidRDefault="008C77DC" w:rsidP="00181A3D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181A3D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8C77DC" w:rsidRDefault="008C77DC" w:rsidP="00181A3D">
      <w:pPr>
        <w:jc w:val="center"/>
        <w:rPr>
          <w:rFonts w:ascii="Ubuntu" w:hAnsi="Ubuntu" w:cstheme="minorHAnsi"/>
          <w:b/>
          <w:color w:val="FF0000"/>
          <w:sz w:val="28"/>
          <w:szCs w:val="28"/>
        </w:rPr>
      </w:pPr>
    </w:p>
    <w:p w:rsidR="00F572F5" w:rsidRPr="00181A3D" w:rsidRDefault="00F572F5" w:rsidP="00467A1C">
      <w:pPr>
        <w:rPr>
          <w:rFonts w:ascii="Ubuntu" w:hAnsi="Ubuntu" w:cstheme="minorHAnsi"/>
          <w:b/>
          <w:color w:val="FF0000"/>
          <w:sz w:val="28"/>
          <w:szCs w:val="28"/>
        </w:rPr>
      </w:pPr>
    </w:p>
    <w:sectPr w:rsidR="00F572F5" w:rsidRPr="00181A3D" w:rsidSect="00FC7261">
      <w:headerReference w:type="even" r:id="rId22"/>
      <w:headerReference w:type="default" r:id="rId23"/>
      <w:headerReference w:type="first" r:id="rId24"/>
      <w:pgSz w:w="11899" w:h="16838" w:code="9"/>
      <w:pgMar w:top="2126" w:right="1778" w:bottom="1843" w:left="1474" w:header="709" w:footer="544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47BB" w:rsidRDefault="004447BB">
      <w:r>
        <w:separator/>
      </w:r>
    </w:p>
  </w:endnote>
  <w:endnote w:type="continuationSeparator" w:id="0">
    <w:p w:rsidR="004447BB" w:rsidRDefault="004447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Ubuntu">
    <w:altName w:val="Times New Roman"/>
    <w:panose1 w:val="00000000000000000000"/>
    <w:charset w:val="00"/>
    <w:family w:val="auto"/>
    <w:pitch w:val="variable"/>
    <w:sig w:usb0="E00002FF" w:usb1="500020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47BB" w:rsidRDefault="004447BB">
      <w:r>
        <w:separator/>
      </w:r>
    </w:p>
  </w:footnote>
  <w:footnote w:type="continuationSeparator" w:id="0">
    <w:p w:rsidR="004447BB" w:rsidRDefault="004447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2DFD" w:rsidRDefault="004447BB">
    <w:pPr>
      <w:pStyle w:val="Header"/>
    </w:pPr>
    <w:r>
      <w:rPr>
        <w:szCs w:val="20"/>
        <w:lang w:eastAsia="en-A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23.1pt;height:841.05pt;z-index:-251659264;mso-wrap-edited:f;mso-position-horizontal:center;mso-position-horizontal-relative:margin;mso-position-vertical:center;mso-position-vertical-relative:margin" wrapcoords="-131 0 -131 21580 21600 21580 21600 0 -131 0">
          <v:imagedata r:id="rId1" o:title="Leedwell Property letterhead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2DFD" w:rsidRDefault="00A62DFD" w:rsidP="00CB10C2">
    <w:pPr>
      <w:pStyle w:val="Header"/>
      <w:tabs>
        <w:tab w:val="clear" w:pos="8640"/>
      </w:tabs>
    </w:pPr>
    <w:r>
      <w:rPr>
        <w:noProof/>
        <w:szCs w:val="20"/>
        <w:lang w:eastAsia="en-AU"/>
      </w:rPr>
      <w:drawing>
        <wp:anchor distT="0" distB="0" distL="114300" distR="114300" simplePos="0" relativeHeight="251659264" behindDoc="1" locked="0" layoutInCell="1" allowOverlap="1" wp14:anchorId="18F499AF" wp14:editId="7AB88FE9">
          <wp:simplePos x="0" y="0"/>
          <wp:positionH relativeFrom="margin">
            <wp:posOffset>5157470</wp:posOffset>
          </wp:positionH>
          <wp:positionV relativeFrom="margin">
            <wp:posOffset>-1348105</wp:posOffset>
          </wp:positionV>
          <wp:extent cx="1475339" cy="1068133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eedwell Property letterhead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475339" cy="106813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2DFD" w:rsidRDefault="004447BB">
    <w:pPr>
      <w:pStyle w:val="Header"/>
    </w:pPr>
    <w:r>
      <w:rPr>
        <w:szCs w:val="20"/>
        <w:lang w:eastAsia="en-A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23.1pt;height:841.05pt;z-index:-251658240;mso-wrap-edited:f;mso-position-horizontal:center;mso-position-horizontal-relative:margin;mso-position-vertical:center;mso-position-vertical-relative:margin" wrapcoords="-131 0 -131 21580 21600 21580 21600 0 -131 0">
          <v:imagedata r:id="rId1" o:title="Leedwell Property letterhead 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A4657C"/>
    <w:multiLevelType w:val="hybridMultilevel"/>
    <w:tmpl w:val="3D8EF142"/>
    <w:lvl w:ilvl="0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6C4C5C67"/>
    <w:multiLevelType w:val="hybridMultilevel"/>
    <w:tmpl w:val="A1BC3282"/>
    <w:lvl w:ilvl="0" w:tplc="8A16E9D8"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4F7E"/>
    <w:rsid w:val="0000278B"/>
    <w:rsid w:val="0000518C"/>
    <w:rsid w:val="0000787C"/>
    <w:rsid w:val="000107D9"/>
    <w:rsid w:val="00016AAF"/>
    <w:rsid w:val="0002601E"/>
    <w:rsid w:val="00037B9A"/>
    <w:rsid w:val="00051815"/>
    <w:rsid w:val="000626D2"/>
    <w:rsid w:val="000643B2"/>
    <w:rsid w:val="0007649C"/>
    <w:rsid w:val="000809F4"/>
    <w:rsid w:val="0008543E"/>
    <w:rsid w:val="000A3A62"/>
    <w:rsid w:val="000C6088"/>
    <w:rsid w:val="00110936"/>
    <w:rsid w:val="00117597"/>
    <w:rsid w:val="00137E5B"/>
    <w:rsid w:val="00161F5F"/>
    <w:rsid w:val="001713EC"/>
    <w:rsid w:val="00181A3D"/>
    <w:rsid w:val="00181F61"/>
    <w:rsid w:val="001835F6"/>
    <w:rsid w:val="00183AA6"/>
    <w:rsid w:val="001A14B7"/>
    <w:rsid w:val="001A3B9B"/>
    <w:rsid w:val="001C4935"/>
    <w:rsid w:val="00202DE2"/>
    <w:rsid w:val="00203798"/>
    <w:rsid w:val="00231876"/>
    <w:rsid w:val="00231E3E"/>
    <w:rsid w:val="002424C9"/>
    <w:rsid w:val="0024292F"/>
    <w:rsid w:val="00243F52"/>
    <w:rsid w:val="002A32DA"/>
    <w:rsid w:val="002C1267"/>
    <w:rsid w:val="002C51D6"/>
    <w:rsid w:val="002C6A37"/>
    <w:rsid w:val="002D1DE6"/>
    <w:rsid w:val="002D7999"/>
    <w:rsid w:val="002E31D2"/>
    <w:rsid w:val="0030584E"/>
    <w:rsid w:val="00321403"/>
    <w:rsid w:val="0032140B"/>
    <w:rsid w:val="00331AE0"/>
    <w:rsid w:val="00331DB3"/>
    <w:rsid w:val="003344C7"/>
    <w:rsid w:val="003347B9"/>
    <w:rsid w:val="0034260B"/>
    <w:rsid w:val="00342722"/>
    <w:rsid w:val="00343D72"/>
    <w:rsid w:val="00347578"/>
    <w:rsid w:val="00380EDE"/>
    <w:rsid w:val="00383F2F"/>
    <w:rsid w:val="00387320"/>
    <w:rsid w:val="003877B1"/>
    <w:rsid w:val="00393E00"/>
    <w:rsid w:val="003B3A80"/>
    <w:rsid w:val="003C45D0"/>
    <w:rsid w:val="003C766B"/>
    <w:rsid w:val="003F040E"/>
    <w:rsid w:val="00401103"/>
    <w:rsid w:val="0040533B"/>
    <w:rsid w:val="00410049"/>
    <w:rsid w:val="00417DFE"/>
    <w:rsid w:val="00421188"/>
    <w:rsid w:val="00426091"/>
    <w:rsid w:val="004447BB"/>
    <w:rsid w:val="00455DE9"/>
    <w:rsid w:val="00455FDB"/>
    <w:rsid w:val="00467A1C"/>
    <w:rsid w:val="00481155"/>
    <w:rsid w:val="004A1844"/>
    <w:rsid w:val="004A567A"/>
    <w:rsid w:val="004A5BD0"/>
    <w:rsid w:val="004F0ECC"/>
    <w:rsid w:val="004F5E65"/>
    <w:rsid w:val="0051172D"/>
    <w:rsid w:val="0052586F"/>
    <w:rsid w:val="00525D85"/>
    <w:rsid w:val="0052627D"/>
    <w:rsid w:val="005437AD"/>
    <w:rsid w:val="005518D1"/>
    <w:rsid w:val="00551AE8"/>
    <w:rsid w:val="00566928"/>
    <w:rsid w:val="0057263E"/>
    <w:rsid w:val="005804FD"/>
    <w:rsid w:val="00582CF8"/>
    <w:rsid w:val="005837DA"/>
    <w:rsid w:val="005B5698"/>
    <w:rsid w:val="005E6B33"/>
    <w:rsid w:val="00605DEB"/>
    <w:rsid w:val="0061650D"/>
    <w:rsid w:val="00617D50"/>
    <w:rsid w:val="00624798"/>
    <w:rsid w:val="006266C1"/>
    <w:rsid w:val="0063657F"/>
    <w:rsid w:val="00670AB9"/>
    <w:rsid w:val="0067192D"/>
    <w:rsid w:val="00681533"/>
    <w:rsid w:val="006B6C5B"/>
    <w:rsid w:val="006C0D1D"/>
    <w:rsid w:val="006D168B"/>
    <w:rsid w:val="006D28A6"/>
    <w:rsid w:val="006D33B3"/>
    <w:rsid w:val="006E0C7E"/>
    <w:rsid w:val="006E6D59"/>
    <w:rsid w:val="0070630F"/>
    <w:rsid w:val="00721215"/>
    <w:rsid w:val="00737678"/>
    <w:rsid w:val="00742328"/>
    <w:rsid w:val="007524A4"/>
    <w:rsid w:val="0075624B"/>
    <w:rsid w:val="00760F47"/>
    <w:rsid w:val="007A2EBC"/>
    <w:rsid w:val="007B0702"/>
    <w:rsid w:val="007C4A43"/>
    <w:rsid w:val="007C664D"/>
    <w:rsid w:val="007C6814"/>
    <w:rsid w:val="007E0D57"/>
    <w:rsid w:val="007F3728"/>
    <w:rsid w:val="0080055E"/>
    <w:rsid w:val="00812D37"/>
    <w:rsid w:val="008239BA"/>
    <w:rsid w:val="0082747A"/>
    <w:rsid w:val="008402FF"/>
    <w:rsid w:val="00850B4B"/>
    <w:rsid w:val="00862FC5"/>
    <w:rsid w:val="00876A0E"/>
    <w:rsid w:val="008771AA"/>
    <w:rsid w:val="008846C2"/>
    <w:rsid w:val="008A0398"/>
    <w:rsid w:val="008B20AA"/>
    <w:rsid w:val="008B3B73"/>
    <w:rsid w:val="008C77DC"/>
    <w:rsid w:val="008D4731"/>
    <w:rsid w:val="008F6168"/>
    <w:rsid w:val="009204D0"/>
    <w:rsid w:val="009547B1"/>
    <w:rsid w:val="00955391"/>
    <w:rsid w:val="00957F7D"/>
    <w:rsid w:val="009603E2"/>
    <w:rsid w:val="009922E1"/>
    <w:rsid w:val="009C257D"/>
    <w:rsid w:val="009C6FF3"/>
    <w:rsid w:val="009E399E"/>
    <w:rsid w:val="009E545E"/>
    <w:rsid w:val="00A1059F"/>
    <w:rsid w:val="00A16BAA"/>
    <w:rsid w:val="00A172FB"/>
    <w:rsid w:val="00A175F3"/>
    <w:rsid w:val="00A17FAB"/>
    <w:rsid w:val="00A246E7"/>
    <w:rsid w:val="00A30B8F"/>
    <w:rsid w:val="00A31936"/>
    <w:rsid w:val="00A327F6"/>
    <w:rsid w:val="00A45ECA"/>
    <w:rsid w:val="00A46FF4"/>
    <w:rsid w:val="00A501FC"/>
    <w:rsid w:val="00A62DFD"/>
    <w:rsid w:val="00A70344"/>
    <w:rsid w:val="00AB31AB"/>
    <w:rsid w:val="00AB4B81"/>
    <w:rsid w:val="00AB7E40"/>
    <w:rsid w:val="00AB7E99"/>
    <w:rsid w:val="00AC1414"/>
    <w:rsid w:val="00AC67ED"/>
    <w:rsid w:val="00AD2009"/>
    <w:rsid w:val="00B03542"/>
    <w:rsid w:val="00B16987"/>
    <w:rsid w:val="00B26E44"/>
    <w:rsid w:val="00B55859"/>
    <w:rsid w:val="00B61D01"/>
    <w:rsid w:val="00B7146A"/>
    <w:rsid w:val="00B74D53"/>
    <w:rsid w:val="00B86F43"/>
    <w:rsid w:val="00B927B5"/>
    <w:rsid w:val="00B944C2"/>
    <w:rsid w:val="00BC2A0A"/>
    <w:rsid w:val="00BC4E8B"/>
    <w:rsid w:val="00BC5660"/>
    <w:rsid w:val="00BD47BC"/>
    <w:rsid w:val="00BE7AFA"/>
    <w:rsid w:val="00BF18DA"/>
    <w:rsid w:val="00BF4F43"/>
    <w:rsid w:val="00BF7179"/>
    <w:rsid w:val="00BF7D3A"/>
    <w:rsid w:val="00C05FB1"/>
    <w:rsid w:val="00C06063"/>
    <w:rsid w:val="00C24DDF"/>
    <w:rsid w:val="00C26CF1"/>
    <w:rsid w:val="00C560FA"/>
    <w:rsid w:val="00C637B1"/>
    <w:rsid w:val="00C72E37"/>
    <w:rsid w:val="00C7556B"/>
    <w:rsid w:val="00C75E9E"/>
    <w:rsid w:val="00C82BAD"/>
    <w:rsid w:val="00C85EE7"/>
    <w:rsid w:val="00C87B72"/>
    <w:rsid w:val="00C97F2E"/>
    <w:rsid w:val="00CA1067"/>
    <w:rsid w:val="00CB10C2"/>
    <w:rsid w:val="00CF7D64"/>
    <w:rsid w:val="00D0363E"/>
    <w:rsid w:val="00D37D5F"/>
    <w:rsid w:val="00D45224"/>
    <w:rsid w:val="00D65C35"/>
    <w:rsid w:val="00D7064E"/>
    <w:rsid w:val="00D715EE"/>
    <w:rsid w:val="00D82442"/>
    <w:rsid w:val="00D87AD6"/>
    <w:rsid w:val="00DA2848"/>
    <w:rsid w:val="00DA4CC0"/>
    <w:rsid w:val="00DB523A"/>
    <w:rsid w:val="00DC3219"/>
    <w:rsid w:val="00DF114D"/>
    <w:rsid w:val="00DF507B"/>
    <w:rsid w:val="00E04040"/>
    <w:rsid w:val="00E07272"/>
    <w:rsid w:val="00E163DF"/>
    <w:rsid w:val="00E17784"/>
    <w:rsid w:val="00E3095C"/>
    <w:rsid w:val="00E461D5"/>
    <w:rsid w:val="00E51A09"/>
    <w:rsid w:val="00E84F7E"/>
    <w:rsid w:val="00ED04E1"/>
    <w:rsid w:val="00EE34AF"/>
    <w:rsid w:val="00EF07CC"/>
    <w:rsid w:val="00EF6A88"/>
    <w:rsid w:val="00EF6CE0"/>
    <w:rsid w:val="00F104F8"/>
    <w:rsid w:val="00F10DE5"/>
    <w:rsid w:val="00F13249"/>
    <w:rsid w:val="00F17C98"/>
    <w:rsid w:val="00F41EB3"/>
    <w:rsid w:val="00F50103"/>
    <w:rsid w:val="00F53D88"/>
    <w:rsid w:val="00F572F5"/>
    <w:rsid w:val="00F74243"/>
    <w:rsid w:val="00F84FA9"/>
    <w:rsid w:val="00FB0B78"/>
    <w:rsid w:val="00FC5AC4"/>
    <w:rsid w:val="00FC7261"/>
    <w:rsid w:val="00FD16CA"/>
    <w:rsid w:val="00FD3A8B"/>
    <w:rsid w:val="00FE02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2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Message Header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61D5"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F428F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F428F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F07CC"/>
    <w:rPr>
      <w:sz w:val="24"/>
      <w:szCs w:val="24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07C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07CC"/>
    <w:rPr>
      <w:rFonts w:ascii="Tahoma" w:hAnsi="Tahoma" w:cs="Tahoma"/>
      <w:sz w:val="16"/>
      <w:szCs w:val="16"/>
      <w:lang w:val="en-US" w:eastAsia="en-US"/>
    </w:rPr>
  </w:style>
  <w:style w:type="paragraph" w:customStyle="1" w:styleId="DocumentLabel">
    <w:name w:val="Document Label"/>
    <w:basedOn w:val="Normal"/>
    <w:qFormat/>
    <w:rsid w:val="00F13249"/>
    <w:pPr>
      <w:keepNext/>
      <w:keepLines/>
      <w:spacing w:before="880" w:after="120" w:line="264" w:lineRule="auto"/>
      <w:ind w:left="576"/>
    </w:pPr>
    <w:rPr>
      <w:rFonts w:asciiTheme="majorHAnsi" w:hAnsiTheme="majorHAnsi"/>
      <w:kern w:val="28"/>
      <w:sz w:val="148"/>
      <w:szCs w:val="20"/>
      <w:lang w:val="en-US"/>
    </w:rPr>
  </w:style>
  <w:style w:type="paragraph" w:styleId="MessageHeader">
    <w:name w:val="Message Header"/>
    <w:basedOn w:val="BodyText"/>
    <w:link w:val="MessageHeaderChar"/>
    <w:qFormat/>
    <w:rsid w:val="00F13249"/>
    <w:pPr>
      <w:keepLines/>
      <w:tabs>
        <w:tab w:val="left" w:pos="720"/>
        <w:tab w:val="left" w:pos="4320"/>
        <w:tab w:val="left" w:pos="5040"/>
        <w:tab w:val="right" w:pos="8640"/>
      </w:tabs>
      <w:spacing w:before="280" w:after="40" w:line="264" w:lineRule="auto"/>
      <w:ind w:left="720" w:hanging="720"/>
    </w:pPr>
    <w:rPr>
      <w:rFonts w:asciiTheme="minorHAnsi" w:hAnsiTheme="minorHAnsi"/>
      <w:caps/>
      <w:sz w:val="16"/>
      <w:szCs w:val="20"/>
      <w:lang w:val="en-US"/>
    </w:rPr>
  </w:style>
  <w:style w:type="character" w:customStyle="1" w:styleId="MessageHeaderChar">
    <w:name w:val="Message Header Char"/>
    <w:basedOn w:val="DefaultParagraphFont"/>
    <w:link w:val="MessageHeader"/>
    <w:rsid w:val="00F13249"/>
    <w:rPr>
      <w:rFonts w:asciiTheme="minorHAnsi" w:hAnsiTheme="minorHAnsi"/>
      <w:caps/>
      <w:sz w:val="16"/>
      <w:lang w:val="en-US" w:eastAsia="en-US"/>
    </w:rPr>
  </w:style>
  <w:style w:type="paragraph" w:customStyle="1" w:styleId="ActionOptions">
    <w:name w:val="Action Options"/>
    <w:basedOn w:val="MessageHeader"/>
    <w:next w:val="BodyText"/>
    <w:qFormat/>
    <w:rsid w:val="00F13249"/>
    <w:pPr>
      <w:pBdr>
        <w:between w:val="single" w:sz="6" w:space="1" w:color="auto"/>
      </w:pBdr>
      <w:tabs>
        <w:tab w:val="clear" w:pos="720"/>
        <w:tab w:val="clear" w:pos="4320"/>
        <w:tab w:val="clear" w:pos="5040"/>
        <w:tab w:val="clear" w:pos="8640"/>
        <w:tab w:val="left" w:pos="2102"/>
        <w:tab w:val="left" w:pos="3773"/>
        <w:tab w:val="left" w:pos="5875"/>
        <w:tab w:val="left" w:pos="7675"/>
      </w:tabs>
      <w:spacing w:before="400" w:after="400"/>
      <w:ind w:left="864" w:firstLine="0"/>
    </w:pPr>
    <w:rPr>
      <w:caps w:val="0"/>
      <w:sz w:val="18"/>
    </w:rPr>
  </w:style>
  <w:style w:type="character" w:styleId="PlaceholderText">
    <w:name w:val="Placeholder Text"/>
    <w:basedOn w:val="DefaultParagraphFont"/>
    <w:uiPriority w:val="99"/>
    <w:semiHidden/>
    <w:rsid w:val="00F13249"/>
  </w:style>
  <w:style w:type="paragraph" w:customStyle="1" w:styleId="MessageBody">
    <w:name w:val="Message Body"/>
    <w:basedOn w:val="Normal"/>
    <w:qFormat/>
    <w:rsid w:val="00F13249"/>
    <w:pPr>
      <w:keepLines/>
      <w:tabs>
        <w:tab w:val="left" w:pos="720"/>
        <w:tab w:val="left" w:pos="4320"/>
        <w:tab w:val="left" w:pos="5040"/>
        <w:tab w:val="right" w:pos="8640"/>
      </w:tabs>
      <w:spacing w:before="280" w:after="40" w:line="264" w:lineRule="auto"/>
      <w:ind w:left="720" w:hanging="720"/>
    </w:pPr>
    <w:rPr>
      <w:rFonts w:asciiTheme="minorHAnsi" w:hAnsiTheme="minorHAnsi"/>
      <w:sz w:val="16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F1324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13249"/>
    <w:rPr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DB523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Message Header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61D5"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F428F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F428F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F07CC"/>
    <w:rPr>
      <w:sz w:val="24"/>
      <w:szCs w:val="24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07C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07CC"/>
    <w:rPr>
      <w:rFonts w:ascii="Tahoma" w:hAnsi="Tahoma" w:cs="Tahoma"/>
      <w:sz w:val="16"/>
      <w:szCs w:val="16"/>
      <w:lang w:val="en-US" w:eastAsia="en-US"/>
    </w:rPr>
  </w:style>
  <w:style w:type="paragraph" w:customStyle="1" w:styleId="DocumentLabel">
    <w:name w:val="Document Label"/>
    <w:basedOn w:val="Normal"/>
    <w:qFormat/>
    <w:rsid w:val="00F13249"/>
    <w:pPr>
      <w:keepNext/>
      <w:keepLines/>
      <w:spacing w:before="880" w:after="120" w:line="264" w:lineRule="auto"/>
      <w:ind w:left="576"/>
    </w:pPr>
    <w:rPr>
      <w:rFonts w:asciiTheme="majorHAnsi" w:hAnsiTheme="majorHAnsi"/>
      <w:kern w:val="28"/>
      <w:sz w:val="148"/>
      <w:szCs w:val="20"/>
      <w:lang w:val="en-US"/>
    </w:rPr>
  </w:style>
  <w:style w:type="paragraph" w:styleId="MessageHeader">
    <w:name w:val="Message Header"/>
    <w:basedOn w:val="BodyText"/>
    <w:link w:val="MessageHeaderChar"/>
    <w:qFormat/>
    <w:rsid w:val="00F13249"/>
    <w:pPr>
      <w:keepLines/>
      <w:tabs>
        <w:tab w:val="left" w:pos="720"/>
        <w:tab w:val="left" w:pos="4320"/>
        <w:tab w:val="left" w:pos="5040"/>
        <w:tab w:val="right" w:pos="8640"/>
      </w:tabs>
      <w:spacing w:before="280" w:after="40" w:line="264" w:lineRule="auto"/>
      <w:ind w:left="720" w:hanging="720"/>
    </w:pPr>
    <w:rPr>
      <w:rFonts w:asciiTheme="minorHAnsi" w:hAnsiTheme="minorHAnsi"/>
      <w:caps/>
      <w:sz w:val="16"/>
      <w:szCs w:val="20"/>
      <w:lang w:val="en-US"/>
    </w:rPr>
  </w:style>
  <w:style w:type="character" w:customStyle="1" w:styleId="MessageHeaderChar">
    <w:name w:val="Message Header Char"/>
    <w:basedOn w:val="DefaultParagraphFont"/>
    <w:link w:val="MessageHeader"/>
    <w:rsid w:val="00F13249"/>
    <w:rPr>
      <w:rFonts w:asciiTheme="minorHAnsi" w:hAnsiTheme="minorHAnsi"/>
      <w:caps/>
      <w:sz w:val="16"/>
      <w:lang w:val="en-US" w:eastAsia="en-US"/>
    </w:rPr>
  </w:style>
  <w:style w:type="paragraph" w:customStyle="1" w:styleId="ActionOptions">
    <w:name w:val="Action Options"/>
    <w:basedOn w:val="MessageHeader"/>
    <w:next w:val="BodyText"/>
    <w:qFormat/>
    <w:rsid w:val="00F13249"/>
    <w:pPr>
      <w:pBdr>
        <w:between w:val="single" w:sz="6" w:space="1" w:color="auto"/>
      </w:pBdr>
      <w:tabs>
        <w:tab w:val="clear" w:pos="720"/>
        <w:tab w:val="clear" w:pos="4320"/>
        <w:tab w:val="clear" w:pos="5040"/>
        <w:tab w:val="clear" w:pos="8640"/>
        <w:tab w:val="left" w:pos="2102"/>
        <w:tab w:val="left" w:pos="3773"/>
        <w:tab w:val="left" w:pos="5875"/>
        <w:tab w:val="left" w:pos="7675"/>
      </w:tabs>
      <w:spacing w:before="400" w:after="400"/>
      <w:ind w:left="864" w:firstLine="0"/>
    </w:pPr>
    <w:rPr>
      <w:caps w:val="0"/>
      <w:sz w:val="18"/>
    </w:rPr>
  </w:style>
  <w:style w:type="character" w:styleId="PlaceholderText">
    <w:name w:val="Placeholder Text"/>
    <w:basedOn w:val="DefaultParagraphFont"/>
    <w:uiPriority w:val="99"/>
    <w:semiHidden/>
    <w:rsid w:val="00F13249"/>
  </w:style>
  <w:style w:type="paragraph" w:customStyle="1" w:styleId="MessageBody">
    <w:name w:val="Message Body"/>
    <w:basedOn w:val="Normal"/>
    <w:qFormat/>
    <w:rsid w:val="00F13249"/>
    <w:pPr>
      <w:keepLines/>
      <w:tabs>
        <w:tab w:val="left" w:pos="720"/>
        <w:tab w:val="left" w:pos="4320"/>
        <w:tab w:val="left" w:pos="5040"/>
        <w:tab w:val="right" w:pos="8640"/>
      </w:tabs>
      <w:spacing w:before="280" w:after="40" w:line="264" w:lineRule="auto"/>
      <w:ind w:left="720" w:hanging="720"/>
    </w:pPr>
    <w:rPr>
      <w:rFonts w:asciiTheme="minorHAnsi" w:hAnsiTheme="minorHAnsi"/>
      <w:sz w:val="16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F1324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13249"/>
    <w:rPr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DB523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ileyR\Downloads\LP%20-%20MEMO%20(2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16A55B-D812-4C5A-89C8-C24555AA6B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LP - MEMO (2)</Template>
  <TotalTime>290</TotalTime>
  <Pages>10</Pages>
  <Words>579</Words>
  <Characters>3306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Adcorp Australia Ltd</Company>
  <LinksUpToDate>false</LinksUpToDate>
  <CharactersWithSpaces>3878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Hailey Radovanovic</dc:creator>
  <cp:lastModifiedBy>Hailey Radovanovic</cp:lastModifiedBy>
  <cp:revision>81</cp:revision>
  <cp:lastPrinted>2014-01-15T02:39:00Z</cp:lastPrinted>
  <dcterms:created xsi:type="dcterms:W3CDTF">2014-01-14T05:28:00Z</dcterms:created>
  <dcterms:modified xsi:type="dcterms:W3CDTF">2014-01-23T00:25:00Z</dcterms:modified>
</cp:coreProperties>
</file>